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C01" w:rsidRDefault="00255C01" w:rsidP="0071366C">
      <w:pPr>
        <w:pStyle w:val="NoSpacing"/>
        <w:jc w:val="center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7. </w:t>
      </w:r>
      <w:r w:rsidRPr="00C2769A">
        <w:rPr>
          <w:rFonts w:ascii="Century" w:hAnsi="Century"/>
          <w:b/>
          <w:sz w:val="24"/>
          <w:szCs w:val="24"/>
        </w:rPr>
        <w:t>ТЕМАТИЧЕСКОЕ ПЛАНИРОВАНИЕ</w:t>
      </w:r>
      <w:r>
        <w:rPr>
          <w:rFonts w:ascii="Century" w:hAnsi="Century"/>
          <w:b/>
          <w:sz w:val="24"/>
          <w:szCs w:val="24"/>
        </w:rPr>
        <w:t xml:space="preserve"> КУРСА «МАТЕМАТИКА»во 2 КЛАССЕ </w:t>
      </w:r>
    </w:p>
    <w:p w:rsidR="00255C01" w:rsidRPr="00C2769A" w:rsidRDefault="00255C01" w:rsidP="0071366C">
      <w:pPr>
        <w:pStyle w:val="NoSpacing"/>
        <w:jc w:val="center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С ОПРЕДЕЛЕНИЕМ ОСНОВНЫХ ВИДОВ ДЕЯТЕЛЬНОСТИ ОБУЧАЮЩИХСЯ</w:t>
      </w:r>
    </w:p>
    <w:p w:rsidR="00255C01" w:rsidRPr="00515523" w:rsidRDefault="00255C01" w:rsidP="0071366C">
      <w:pPr>
        <w:pStyle w:val="BodyText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136</w:t>
      </w:r>
      <w:r w:rsidRPr="00C2769A">
        <w:rPr>
          <w:rFonts w:ascii="Century" w:hAnsi="Century"/>
          <w:sz w:val="24"/>
          <w:szCs w:val="24"/>
        </w:rPr>
        <w:t xml:space="preserve"> ч </w:t>
      </w:r>
    </w:p>
    <w:tbl>
      <w:tblPr>
        <w:tblW w:w="5060" w:type="pct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840"/>
        <w:gridCol w:w="657"/>
        <w:gridCol w:w="54"/>
        <w:gridCol w:w="32"/>
        <w:gridCol w:w="13"/>
        <w:gridCol w:w="1987"/>
        <w:gridCol w:w="51"/>
        <w:gridCol w:w="3637"/>
        <w:gridCol w:w="711"/>
        <w:gridCol w:w="54"/>
        <w:gridCol w:w="83"/>
        <w:gridCol w:w="4678"/>
        <w:gridCol w:w="87"/>
        <w:gridCol w:w="2464"/>
      </w:tblGrid>
      <w:tr w:rsidR="00255C01" w:rsidRPr="00F03487" w:rsidTr="005D1BFE">
        <w:trPr>
          <w:trHeight w:hRule="exact" w:val="857"/>
        </w:trPr>
        <w:tc>
          <w:tcPr>
            <w:tcW w:w="210" w:type="pct"/>
            <w:vMerge w:val="restart"/>
            <w:vAlign w:val="center"/>
          </w:tcPr>
          <w:p w:rsidR="00255C01" w:rsidRPr="00964CDD" w:rsidRDefault="00255C01" w:rsidP="0071366C">
            <w:pPr>
              <w:ind w:left="-108" w:right="-84" w:hanging="18"/>
              <w:jc w:val="center"/>
              <w:rPr>
                <w:b/>
              </w:rPr>
            </w:pPr>
            <w:r w:rsidRPr="00964CDD">
              <w:rPr>
                <w:b/>
              </w:rPr>
              <w:t>№ урока</w:t>
            </w:r>
          </w:p>
          <w:p w:rsidR="00255C01" w:rsidRPr="00964CDD" w:rsidRDefault="00255C01" w:rsidP="0071366C">
            <w:pPr>
              <w:ind w:left="-108" w:right="-84" w:hanging="18"/>
              <w:jc w:val="center"/>
              <w:rPr>
                <w:b/>
              </w:rPr>
            </w:pPr>
          </w:p>
        </w:tc>
        <w:tc>
          <w:tcPr>
            <w:tcW w:w="494" w:type="pct"/>
            <w:gridSpan w:val="4"/>
          </w:tcPr>
          <w:p w:rsidR="00255C01" w:rsidRPr="00964CDD" w:rsidRDefault="00255C01" w:rsidP="0071366C">
            <w:pPr>
              <w:jc w:val="center"/>
              <w:rPr>
                <w:b/>
              </w:rPr>
            </w:pPr>
            <w:r w:rsidRPr="00964CDD">
              <w:rPr>
                <w:b/>
              </w:rPr>
              <w:t>Календа</w:t>
            </w:r>
            <w:r w:rsidRPr="00964CDD">
              <w:rPr>
                <w:b/>
              </w:rPr>
              <w:t>р</w:t>
            </w:r>
            <w:r w:rsidRPr="00964CDD">
              <w:rPr>
                <w:b/>
              </w:rPr>
              <w:t>ные сроки</w:t>
            </w:r>
          </w:p>
          <w:p w:rsidR="00255C01" w:rsidRPr="00964CDD" w:rsidRDefault="00255C01" w:rsidP="0071366C">
            <w:pPr>
              <w:jc w:val="center"/>
              <w:rPr>
                <w:b/>
              </w:rPr>
            </w:pPr>
          </w:p>
          <w:p w:rsidR="00255C01" w:rsidRPr="00964CDD" w:rsidRDefault="00255C01" w:rsidP="0071366C">
            <w:pPr>
              <w:jc w:val="center"/>
              <w:rPr>
                <w:b/>
              </w:rPr>
            </w:pPr>
          </w:p>
        </w:tc>
        <w:tc>
          <w:tcPr>
            <w:tcW w:w="640" w:type="pct"/>
            <w:gridSpan w:val="3"/>
            <w:vMerge w:val="restart"/>
          </w:tcPr>
          <w:p w:rsidR="00255C01" w:rsidRPr="00964CDD" w:rsidRDefault="00255C01" w:rsidP="0071366C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135" w:type="pct"/>
            <w:vMerge w:val="restart"/>
            <w:vAlign w:val="center"/>
          </w:tcPr>
          <w:p w:rsidR="00255C01" w:rsidRPr="00964CDD" w:rsidRDefault="00255C01" w:rsidP="0071366C">
            <w:pPr>
              <w:jc w:val="center"/>
              <w:rPr>
                <w:b/>
              </w:rPr>
            </w:pPr>
            <w:r>
              <w:rPr>
                <w:b/>
              </w:rPr>
              <w:t>Задачи урока</w:t>
            </w:r>
          </w:p>
          <w:p w:rsidR="00255C01" w:rsidRPr="00964CDD" w:rsidRDefault="00255C01" w:rsidP="0071366C">
            <w:pPr>
              <w:jc w:val="center"/>
              <w:rPr>
                <w:b/>
              </w:rPr>
            </w:pPr>
          </w:p>
        </w:tc>
        <w:tc>
          <w:tcPr>
            <w:tcW w:w="239" w:type="pct"/>
            <w:gridSpan w:val="2"/>
            <w:vMerge w:val="restart"/>
            <w:vAlign w:val="center"/>
          </w:tcPr>
          <w:p w:rsidR="00255C01" w:rsidRPr="00964CDD" w:rsidRDefault="00255C01" w:rsidP="0071366C">
            <w:pPr>
              <w:jc w:val="center"/>
              <w:rPr>
                <w:b/>
              </w:rPr>
            </w:pPr>
            <w:r w:rsidRPr="00E932BC">
              <w:rPr>
                <w:b/>
                <w:sz w:val="22"/>
                <w:szCs w:val="22"/>
              </w:rPr>
              <w:t>К</w:t>
            </w:r>
            <w:r w:rsidRPr="00E932BC">
              <w:rPr>
                <w:b/>
                <w:sz w:val="22"/>
                <w:szCs w:val="22"/>
              </w:rPr>
              <w:t>о</w:t>
            </w:r>
            <w:r w:rsidRPr="00E932BC">
              <w:rPr>
                <w:b/>
                <w:sz w:val="22"/>
                <w:szCs w:val="22"/>
              </w:rPr>
              <w:t>л</w:t>
            </w:r>
            <w:r w:rsidRPr="00E932BC">
              <w:rPr>
                <w:b/>
                <w:sz w:val="22"/>
                <w:szCs w:val="22"/>
              </w:rPr>
              <w:t>и</w:t>
            </w:r>
            <w:r w:rsidRPr="00E932BC">
              <w:rPr>
                <w:b/>
                <w:sz w:val="22"/>
                <w:szCs w:val="22"/>
              </w:rPr>
              <w:t>чес</w:t>
            </w:r>
            <w:r w:rsidRPr="00E932BC">
              <w:rPr>
                <w:b/>
                <w:sz w:val="22"/>
                <w:szCs w:val="22"/>
              </w:rPr>
              <w:t>т</w:t>
            </w:r>
            <w:r w:rsidRPr="00E932BC">
              <w:rPr>
                <w:b/>
                <w:sz w:val="22"/>
                <w:szCs w:val="22"/>
              </w:rPr>
              <w:t>во ч</w:t>
            </w:r>
            <w:r w:rsidRPr="00E932BC">
              <w:rPr>
                <w:b/>
                <w:sz w:val="22"/>
                <w:szCs w:val="22"/>
              </w:rPr>
              <w:t>а</w:t>
            </w:r>
            <w:r w:rsidRPr="00964CDD">
              <w:rPr>
                <w:b/>
              </w:rPr>
              <w:t>сов</w:t>
            </w:r>
          </w:p>
          <w:p w:rsidR="00255C01" w:rsidRPr="00964CDD" w:rsidRDefault="00255C01" w:rsidP="00964CDD">
            <w:pPr>
              <w:ind w:left="-4" w:right="-74"/>
              <w:rPr>
                <w:b/>
              </w:rPr>
            </w:pPr>
          </w:p>
          <w:p w:rsidR="00255C01" w:rsidRPr="00964CDD" w:rsidRDefault="00255C01" w:rsidP="0071366C">
            <w:pPr>
              <w:jc w:val="center"/>
              <w:rPr>
                <w:b/>
              </w:rPr>
            </w:pPr>
          </w:p>
          <w:p w:rsidR="00255C01" w:rsidRPr="00964CDD" w:rsidRDefault="00255C01" w:rsidP="0071366C">
            <w:pPr>
              <w:jc w:val="center"/>
              <w:rPr>
                <w:b/>
              </w:rPr>
            </w:pPr>
          </w:p>
        </w:tc>
        <w:tc>
          <w:tcPr>
            <w:tcW w:w="1513" w:type="pct"/>
            <w:gridSpan w:val="3"/>
            <w:vMerge w:val="restart"/>
            <w:vAlign w:val="center"/>
          </w:tcPr>
          <w:p w:rsidR="00255C01" w:rsidRDefault="00255C01" w:rsidP="0071366C">
            <w:pPr>
              <w:jc w:val="center"/>
              <w:rPr>
                <w:b/>
              </w:rPr>
            </w:pPr>
            <w:r>
              <w:rPr>
                <w:b/>
              </w:rPr>
              <w:t xml:space="preserve">Основные виды деятельности </w:t>
            </w:r>
          </w:p>
          <w:p w:rsidR="00255C01" w:rsidRPr="00964CDD" w:rsidRDefault="00255C01" w:rsidP="0071366C">
            <w:pPr>
              <w:jc w:val="center"/>
              <w:rPr>
                <w:b/>
              </w:rPr>
            </w:pPr>
            <w:r>
              <w:rPr>
                <w:b/>
              </w:rPr>
              <w:t>обучающихся</w:t>
            </w:r>
          </w:p>
        </w:tc>
        <w:tc>
          <w:tcPr>
            <w:tcW w:w="769" w:type="pct"/>
            <w:vMerge w:val="restart"/>
            <w:vAlign w:val="center"/>
          </w:tcPr>
          <w:p w:rsidR="00255C01" w:rsidRDefault="00255C01" w:rsidP="00964CDD">
            <w:pPr>
              <w:jc w:val="center"/>
              <w:rPr>
                <w:b/>
              </w:rPr>
            </w:pPr>
            <w:r w:rsidRPr="00964CDD">
              <w:rPr>
                <w:b/>
              </w:rPr>
              <w:t>Используемые</w:t>
            </w:r>
          </w:p>
          <w:p w:rsidR="00255C01" w:rsidRPr="00964CDD" w:rsidRDefault="00255C01" w:rsidP="00964CDD">
            <w:pPr>
              <w:jc w:val="center"/>
              <w:rPr>
                <w:b/>
              </w:rPr>
            </w:pPr>
            <w:r w:rsidRPr="00964CDD">
              <w:rPr>
                <w:b/>
              </w:rPr>
              <w:t xml:space="preserve"> технологии </w:t>
            </w:r>
          </w:p>
          <w:p w:rsidR="00255C01" w:rsidRPr="00964CDD" w:rsidRDefault="00255C01" w:rsidP="0071366C">
            <w:pPr>
              <w:jc w:val="center"/>
              <w:rPr>
                <w:b/>
              </w:rPr>
            </w:pPr>
          </w:p>
        </w:tc>
      </w:tr>
      <w:tr w:rsidR="00255C01" w:rsidRPr="00F03487" w:rsidTr="005D1BFE">
        <w:trPr>
          <w:trHeight w:hRule="exact" w:val="451"/>
        </w:trPr>
        <w:tc>
          <w:tcPr>
            <w:tcW w:w="210" w:type="pct"/>
            <w:vMerge/>
            <w:shd w:val="clear" w:color="auto" w:fill="F2F2F2"/>
            <w:vAlign w:val="center"/>
          </w:tcPr>
          <w:p w:rsidR="00255C01" w:rsidRPr="00964CDD" w:rsidRDefault="00255C01" w:rsidP="0071366C">
            <w:pPr>
              <w:ind w:left="-108" w:right="-84" w:hanging="18"/>
              <w:jc w:val="center"/>
              <w:rPr>
                <w:b/>
              </w:rPr>
            </w:pPr>
          </w:p>
        </w:tc>
        <w:tc>
          <w:tcPr>
            <w:tcW w:w="262" w:type="pct"/>
          </w:tcPr>
          <w:p w:rsidR="00255C01" w:rsidRPr="00964CDD" w:rsidRDefault="00255C01" w:rsidP="0071366C">
            <w:pPr>
              <w:jc w:val="center"/>
              <w:rPr>
                <w:b/>
                <w:sz w:val="18"/>
                <w:szCs w:val="18"/>
              </w:rPr>
            </w:pPr>
            <w:r w:rsidRPr="00964CDD">
              <w:rPr>
                <w:b/>
                <w:sz w:val="18"/>
                <w:szCs w:val="18"/>
              </w:rPr>
              <w:t>по плану</w:t>
            </w:r>
          </w:p>
        </w:tc>
        <w:tc>
          <w:tcPr>
            <w:tcW w:w="232" w:type="pct"/>
            <w:gridSpan w:val="3"/>
            <w:vAlign w:val="center"/>
          </w:tcPr>
          <w:p w:rsidR="00255C01" w:rsidRPr="00964CDD" w:rsidRDefault="00255C01" w:rsidP="0071366C">
            <w:pPr>
              <w:jc w:val="center"/>
              <w:rPr>
                <w:b/>
                <w:sz w:val="18"/>
                <w:szCs w:val="18"/>
              </w:rPr>
            </w:pPr>
            <w:r w:rsidRPr="00964CDD">
              <w:rPr>
                <w:b/>
                <w:sz w:val="18"/>
                <w:szCs w:val="18"/>
              </w:rPr>
              <w:t>по факту</w:t>
            </w:r>
          </w:p>
        </w:tc>
        <w:tc>
          <w:tcPr>
            <w:tcW w:w="640" w:type="pct"/>
            <w:gridSpan w:val="3"/>
            <w:vMerge/>
            <w:shd w:val="clear" w:color="auto" w:fill="F2F2F2"/>
          </w:tcPr>
          <w:p w:rsidR="00255C01" w:rsidRPr="00964CDD" w:rsidRDefault="00255C01" w:rsidP="0071366C">
            <w:pPr>
              <w:jc w:val="center"/>
              <w:rPr>
                <w:b/>
              </w:rPr>
            </w:pPr>
          </w:p>
        </w:tc>
        <w:tc>
          <w:tcPr>
            <w:tcW w:w="1135" w:type="pct"/>
            <w:vMerge/>
            <w:shd w:val="clear" w:color="auto" w:fill="F2F2F2"/>
            <w:vAlign w:val="center"/>
          </w:tcPr>
          <w:p w:rsidR="00255C01" w:rsidRPr="00964CDD" w:rsidRDefault="00255C01" w:rsidP="0071366C">
            <w:pPr>
              <w:jc w:val="center"/>
              <w:rPr>
                <w:b/>
              </w:rPr>
            </w:pPr>
          </w:p>
        </w:tc>
        <w:tc>
          <w:tcPr>
            <w:tcW w:w="239" w:type="pct"/>
            <w:gridSpan w:val="2"/>
            <w:vMerge/>
            <w:shd w:val="clear" w:color="auto" w:fill="F2F2F2"/>
            <w:vAlign w:val="center"/>
          </w:tcPr>
          <w:p w:rsidR="00255C01" w:rsidRPr="00964CDD" w:rsidRDefault="00255C01" w:rsidP="0071366C">
            <w:pPr>
              <w:jc w:val="center"/>
              <w:rPr>
                <w:b/>
              </w:rPr>
            </w:pPr>
          </w:p>
        </w:tc>
        <w:tc>
          <w:tcPr>
            <w:tcW w:w="1513" w:type="pct"/>
            <w:gridSpan w:val="3"/>
            <w:vMerge/>
            <w:shd w:val="clear" w:color="auto" w:fill="F2F2F2"/>
            <w:vAlign w:val="center"/>
          </w:tcPr>
          <w:p w:rsidR="00255C01" w:rsidRPr="00964CDD" w:rsidRDefault="00255C01" w:rsidP="0071366C">
            <w:pPr>
              <w:jc w:val="center"/>
              <w:rPr>
                <w:b/>
              </w:rPr>
            </w:pPr>
          </w:p>
        </w:tc>
        <w:tc>
          <w:tcPr>
            <w:tcW w:w="769" w:type="pct"/>
            <w:vMerge/>
            <w:shd w:val="clear" w:color="auto" w:fill="F2F2F2"/>
            <w:vAlign w:val="center"/>
          </w:tcPr>
          <w:p w:rsidR="00255C01" w:rsidRPr="00964CDD" w:rsidRDefault="00255C01" w:rsidP="0071366C">
            <w:pPr>
              <w:jc w:val="center"/>
              <w:rPr>
                <w:b/>
              </w:rPr>
            </w:pPr>
          </w:p>
        </w:tc>
      </w:tr>
      <w:tr w:rsidR="00255C01" w:rsidRPr="00964CDD" w:rsidTr="005D1BFE">
        <w:trPr>
          <w:trHeight w:hRule="exact" w:val="569"/>
        </w:trPr>
        <w:tc>
          <w:tcPr>
            <w:tcW w:w="5000" w:type="pct"/>
            <w:gridSpan w:val="15"/>
          </w:tcPr>
          <w:p w:rsidR="00255C01" w:rsidRPr="00964CDD" w:rsidRDefault="00255C01" w:rsidP="0071366C">
            <w:pPr>
              <w:jc w:val="center"/>
              <w:rPr>
                <w:b/>
                <w:i/>
              </w:rPr>
            </w:pPr>
          </w:p>
          <w:p w:rsidR="00255C01" w:rsidRPr="00964CDD" w:rsidRDefault="00255C01" w:rsidP="00964CDD">
            <w:pPr>
              <w:jc w:val="center"/>
              <w:rPr>
                <w:b/>
                <w:i/>
              </w:rPr>
            </w:pPr>
            <w:r w:rsidRPr="00964CDD">
              <w:rPr>
                <w:b/>
                <w:i/>
              </w:rPr>
              <w:t xml:space="preserve"> «</w:t>
            </w:r>
            <w:r w:rsidRPr="00964CDD">
              <w:rPr>
                <w:b/>
              </w:rPr>
              <w:t>СЛОЖЕНИЕ И ВЫЧИТАНИЕ В ПРЕДЕЛАХ 100»  –64 часа</w:t>
            </w:r>
          </w:p>
        </w:tc>
      </w:tr>
      <w:tr w:rsidR="00255C01" w:rsidRPr="00964CDD" w:rsidTr="005D1BFE">
        <w:trPr>
          <w:trHeight w:hRule="exact" w:val="279"/>
        </w:trPr>
        <w:tc>
          <w:tcPr>
            <w:tcW w:w="5000" w:type="pct"/>
            <w:gridSpan w:val="15"/>
          </w:tcPr>
          <w:p w:rsidR="00255C01" w:rsidRPr="00964CDD" w:rsidRDefault="00255C01" w:rsidP="00964CDD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CD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64C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четверть –36 часов</w:t>
            </w:r>
            <w:r w:rsidRPr="00964CD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</w:tc>
      </w:tr>
      <w:tr w:rsidR="00255C01" w:rsidRPr="00964CDD" w:rsidTr="005D1BFE">
        <w:trPr>
          <w:cantSplit/>
        </w:trPr>
        <w:tc>
          <w:tcPr>
            <w:tcW w:w="5000" w:type="pct"/>
            <w:gridSpan w:val="15"/>
          </w:tcPr>
          <w:p w:rsidR="00255C01" w:rsidRPr="00964CDD" w:rsidRDefault="00255C01" w:rsidP="00E932BC">
            <w:pPr>
              <w:jc w:val="center"/>
              <w:rPr>
                <w:i/>
              </w:rPr>
            </w:pPr>
            <w:r w:rsidRPr="00964CDD">
              <w:rPr>
                <w:b/>
              </w:rPr>
              <w:t>Что мы знаем о числах</w:t>
            </w:r>
            <w:r w:rsidRPr="00964CDD">
              <w:rPr>
                <w:b/>
                <w:bCs/>
              </w:rPr>
              <w:t xml:space="preserve"> (1</w:t>
            </w:r>
            <w:r>
              <w:rPr>
                <w:b/>
                <w:bCs/>
              </w:rPr>
              <w:t>6</w:t>
            </w:r>
            <w:r w:rsidRPr="00964CDD">
              <w:rPr>
                <w:b/>
                <w:bCs/>
              </w:rPr>
              <w:t xml:space="preserve"> часов)</w:t>
            </w:r>
          </w:p>
        </w:tc>
      </w:tr>
      <w:tr w:rsidR="00255C01" w:rsidRPr="00964CDD" w:rsidTr="005D1BFE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  <w:r w:rsidRPr="00964CDD">
              <w:rPr>
                <w:bCs/>
              </w:rPr>
              <w:t>.09.</w:t>
            </w:r>
          </w:p>
        </w:tc>
        <w:tc>
          <w:tcPr>
            <w:tcW w:w="222" w:type="pct"/>
            <w:gridSpan w:val="2"/>
          </w:tcPr>
          <w:p w:rsidR="00255C01" w:rsidRPr="00964CDD" w:rsidRDefault="00255C01" w:rsidP="0071366C">
            <w:pPr>
              <w:jc w:val="center"/>
              <w:rPr>
                <w:bCs/>
              </w:rPr>
            </w:pPr>
          </w:p>
        </w:tc>
        <w:tc>
          <w:tcPr>
            <w:tcW w:w="650" w:type="pct"/>
            <w:gridSpan w:val="4"/>
          </w:tcPr>
          <w:p w:rsidR="00255C01" w:rsidRPr="00E932BC" w:rsidRDefault="00255C01" w:rsidP="00E932BC">
            <w:r w:rsidRPr="00E932BC">
              <w:t>Цифры и числа</w:t>
            </w:r>
            <w:r>
              <w:t>.</w:t>
            </w:r>
            <w:r w:rsidRPr="00E932BC">
              <w:t xml:space="preserve"> (У. стр. 3 – 5)</w:t>
            </w:r>
          </w:p>
          <w:p w:rsidR="00255C01" w:rsidRPr="00964CDD" w:rsidRDefault="00255C01" w:rsidP="0071366C">
            <w:pPr>
              <w:rPr>
                <w:b/>
                <w:i/>
              </w:rPr>
            </w:pPr>
          </w:p>
        </w:tc>
        <w:tc>
          <w:tcPr>
            <w:tcW w:w="1135" w:type="pct"/>
            <w:tcMar>
              <w:top w:w="57" w:type="dxa"/>
              <w:bottom w:w="57" w:type="dxa"/>
            </w:tcMar>
          </w:tcPr>
          <w:p w:rsidR="00255C01" w:rsidRPr="00964CDD" w:rsidRDefault="00255C01" w:rsidP="0071366C">
            <w:r w:rsidRPr="00964CDD">
              <w:t xml:space="preserve"> Повторение: названия цифр, чтение и запись; чётные и нечё</w:t>
            </w:r>
            <w:r w:rsidRPr="00964CDD">
              <w:t>т</w:t>
            </w:r>
            <w:r w:rsidRPr="00964CDD">
              <w:t>ные цифры; обозначение цифр</w:t>
            </w:r>
            <w:r w:rsidRPr="00964CDD">
              <w:t>а</w:t>
            </w:r>
            <w:r w:rsidRPr="00964CDD">
              <w:t>ми чисел; состав однозначных чисел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30" w:type="pct"/>
            <w:gridSpan w:val="4"/>
            <w:vMerge w:val="restart"/>
          </w:tcPr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 xml:space="preserve">Выполнять устные вычисления </w:t>
            </w:r>
            <w:r w:rsidRPr="00964CDD">
              <w:t>в пределах 100 без перехода через десяток.</w:t>
            </w:r>
          </w:p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>Сравнивать</w:t>
            </w:r>
            <w:r w:rsidRPr="00964CDD">
              <w:t xml:space="preserve"> обозначения единиц, десятков, сотен в современной записи. </w:t>
            </w:r>
            <w:r w:rsidRPr="00964CDD">
              <w:rPr>
                <w:i/>
              </w:rPr>
              <w:t>Читать, зап</w:t>
            </w:r>
            <w:r w:rsidRPr="00964CDD">
              <w:rPr>
                <w:i/>
              </w:rPr>
              <w:t>и</w:t>
            </w:r>
            <w:r w:rsidRPr="00964CDD">
              <w:rPr>
                <w:i/>
              </w:rPr>
              <w:t>сывать и сравнивать</w:t>
            </w:r>
            <w:r w:rsidRPr="00964CDD">
              <w:t xml:space="preserve"> двузначные числа.</w:t>
            </w:r>
          </w:p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>Решать задачи</w:t>
            </w:r>
            <w:r w:rsidRPr="00964CDD">
              <w:t xml:space="preserve"> на нахождение суммы, о</w:t>
            </w:r>
            <w:r w:rsidRPr="00964CDD">
              <w:t>с</w:t>
            </w:r>
            <w:r w:rsidRPr="00964CDD">
              <w:t xml:space="preserve">татка, увеличения/уменьшения </w:t>
            </w:r>
            <w:r w:rsidRPr="00964CDD">
              <w:rPr>
                <w:b/>
                <w:bCs/>
              </w:rPr>
              <w:t>на</w:t>
            </w:r>
            <w:r w:rsidRPr="00964CDD">
              <w:t xml:space="preserve"> несколько единиц.</w:t>
            </w:r>
          </w:p>
          <w:p w:rsidR="00255C01" w:rsidRPr="00964CDD" w:rsidRDefault="00255C01" w:rsidP="00E932BC">
            <w:pPr>
              <w:spacing w:after="120"/>
              <w:jc w:val="both"/>
            </w:pPr>
            <w:r w:rsidRPr="00964CDD">
              <w:rPr>
                <w:i/>
              </w:rPr>
              <w:t>Формулировать</w:t>
            </w:r>
            <w:r w:rsidRPr="00964CDD">
              <w:t xml:space="preserve"> вопрос задачи в соответс</w:t>
            </w:r>
            <w:r w:rsidRPr="00964CDD">
              <w:t>т</w:t>
            </w:r>
            <w:r w:rsidRPr="00964CDD">
              <w:t xml:space="preserve">вии с условием. </w:t>
            </w:r>
          </w:p>
          <w:p w:rsidR="00255C01" w:rsidRPr="00E932BC" w:rsidRDefault="00255C01" w:rsidP="00E932BC">
            <w:pPr>
              <w:jc w:val="center"/>
              <w:rPr>
                <w:sz w:val="16"/>
                <w:szCs w:val="16"/>
              </w:rPr>
            </w:pP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 xml:space="preserve">Обсуждать </w:t>
            </w:r>
            <w:r w:rsidRPr="00964CDD">
              <w:t xml:space="preserve">роль знаков-символов (букв, цифр, нот) в языке, математике, музыке. </w:t>
            </w:r>
          </w:p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 xml:space="preserve">Сравнивать </w:t>
            </w:r>
            <w:r w:rsidRPr="00964CDD">
              <w:t>цифры, которые использовали разные народы.</w:t>
            </w:r>
          </w:p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 xml:space="preserve">Придумывать знаки </w:t>
            </w:r>
            <w:r w:rsidRPr="00964CDD">
              <w:t>для обозначения одного предмета (единицы), десяти предметов (д</w:t>
            </w:r>
            <w:r w:rsidRPr="00964CDD">
              <w:t>е</w:t>
            </w:r>
            <w:r w:rsidRPr="00964CDD">
              <w:t xml:space="preserve">сятка); </w:t>
            </w:r>
            <w:r w:rsidRPr="00964CDD">
              <w:rPr>
                <w:i/>
              </w:rPr>
              <w:t>сравнивать</w:t>
            </w:r>
            <w:r w:rsidRPr="00964CDD">
              <w:t xml:space="preserve"> разные обозначения. </w:t>
            </w:r>
            <w:r w:rsidRPr="00964CDD">
              <w:rPr>
                <w:i/>
              </w:rPr>
              <w:t>Расшифровывать</w:t>
            </w:r>
            <w:r w:rsidRPr="00964CDD">
              <w:t xml:space="preserve"> числа, записанные с п</w:t>
            </w:r>
            <w:r w:rsidRPr="00964CDD">
              <w:t>о</w:t>
            </w:r>
            <w:r w:rsidRPr="00964CDD">
              <w:t xml:space="preserve">мощью пиктограмм, и </w:t>
            </w:r>
            <w:r w:rsidRPr="00964CDD">
              <w:rPr>
                <w:i/>
              </w:rPr>
              <w:t>шифровать</w:t>
            </w:r>
            <w:r w:rsidRPr="00964CDD">
              <w:t xml:space="preserve"> числа.</w:t>
            </w:r>
          </w:p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>Решать</w:t>
            </w:r>
            <w:r w:rsidRPr="00964CDD">
              <w:t xml:space="preserve"> логические задачи, </w:t>
            </w:r>
            <w:r w:rsidRPr="00964CDD">
              <w:rPr>
                <w:i/>
              </w:rPr>
              <w:t>составлять</w:t>
            </w:r>
            <w:r w:rsidRPr="00964CDD">
              <w:t xml:space="preserve"> ан</w:t>
            </w:r>
            <w:r w:rsidRPr="00964CDD">
              <w:t>а</w:t>
            </w:r>
            <w:r w:rsidRPr="00964CDD">
              <w:t xml:space="preserve">граммы, </w:t>
            </w:r>
          </w:p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 xml:space="preserve">Распределять работу </w:t>
            </w:r>
            <w:r w:rsidRPr="00964CDD">
              <w:t>при выполнении зад</w:t>
            </w:r>
            <w:r w:rsidRPr="00964CDD">
              <w:t>а</w:t>
            </w:r>
            <w:r w:rsidRPr="00964CDD">
              <w:t xml:space="preserve">ний в паре, </w:t>
            </w:r>
            <w:r w:rsidRPr="00964CDD">
              <w:rPr>
                <w:i/>
              </w:rPr>
              <w:t>объединять</w:t>
            </w:r>
            <w:r w:rsidRPr="00964CDD">
              <w:t xml:space="preserve"> полученные резул</w:t>
            </w:r>
            <w:r w:rsidRPr="00964CDD">
              <w:t>ь</w:t>
            </w:r>
            <w:r w:rsidRPr="00964CDD">
              <w:t>таты.</w:t>
            </w:r>
          </w:p>
          <w:p w:rsidR="00255C01" w:rsidRPr="00964CDD" w:rsidRDefault="00255C01" w:rsidP="00E932BC">
            <w:pPr>
              <w:jc w:val="both"/>
              <w:rPr>
                <w:i/>
              </w:rPr>
            </w:pPr>
            <w:r w:rsidRPr="00964CDD">
              <w:rPr>
                <w:i/>
              </w:rPr>
              <w:t xml:space="preserve">Пользоваться справочником </w:t>
            </w:r>
            <w:r w:rsidRPr="00964CDD">
              <w:t>на форзаце учебника.</w:t>
            </w:r>
          </w:p>
        </w:tc>
        <w:tc>
          <w:tcPr>
            <w:tcW w:w="769" w:type="pct"/>
          </w:tcPr>
          <w:p w:rsidR="00255C01" w:rsidRPr="00DA5D60" w:rsidRDefault="00255C01" w:rsidP="009B2E74">
            <w:pPr>
              <w:jc w:val="both"/>
              <w:rPr>
                <w:iCs/>
              </w:rPr>
            </w:pPr>
            <w:r>
              <w:rPr>
                <w:iCs/>
              </w:rPr>
              <w:t xml:space="preserve">ИКТ: </w:t>
            </w:r>
            <w:r w:rsidRPr="00DA5D60">
              <w:rPr>
                <w:iCs/>
              </w:rPr>
              <w:t>ИД</w:t>
            </w:r>
            <w:r>
              <w:rPr>
                <w:iCs/>
              </w:rPr>
              <w:t xml:space="preserve"> «Цифры и числа»</w:t>
            </w:r>
          </w:p>
          <w:p w:rsidR="00255C01" w:rsidRPr="00DA5D60" w:rsidRDefault="00255C01" w:rsidP="009B2E74"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pPr>
              <w:jc w:val="both"/>
              <w:rPr>
                <w:iCs/>
                <w:u w:val="single"/>
                <w:lang w:val="en-US"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  <w:r w:rsidRPr="00964CDD">
              <w:rPr>
                <w:bCs/>
              </w:rPr>
              <w:t>.09.</w:t>
            </w:r>
          </w:p>
        </w:tc>
        <w:tc>
          <w:tcPr>
            <w:tcW w:w="222" w:type="pct"/>
            <w:gridSpan w:val="2"/>
          </w:tcPr>
          <w:p w:rsidR="00255C01" w:rsidRPr="00964CDD" w:rsidRDefault="00255C01" w:rsidP="0071366C">
            <w:pPr>
              <w:jc w:val="center"/>
              <w:rPr>
                <w:bCs/>
              </w:rPr>
            </w:pPr>
          </w:p>
        </w:tc>
        <w:tc>
          <w:tcPr>
            <w:tcW w:w="650" w:type="pct"/>
            <w:gridSpan w:val="4"/>
          </w:tcPr>
          <w:p w:rsidR="00255C01" w:rsidRDefault="00255C01" w:rsidP="00E932BC">
            <w:r w:rsidRPr="00E932BC">
              <w:t>Вычисления в пределах 10</w:t>
            </w:r>
            <w:r>
              <w:t>.</w:t>
            </w:r>
          </w:p>
          <w:p w:rsidR="00255C01" w:rsidRPr="00E932BC" w:rsidRDefault="00255C01" w:rsidP="00E932BC">
            <w:r w:rsidRPr="00E932BC">
              <w:t>(У. стр. 6 – 7)</w:t>
            </w:r>
          </w:p>
          <w:p w:rsidR="00255C01" w:rsidRPr="00964CDD" w:rsidRDefault="00255C01" w:rsidP="0071366C">
            <w:pPr>
              <w:rPr>
                <w:b/>
                <w:i/>
              </w:rPr>
            </w:pPr>
          </w:p>
        </w:tc>
        <w:tc>
          <w:tcPr>
            <w:tcW w:w="1135" w:type="pct"/>
            <w:tcMar>
              <w:top w:w="57" w:type="dxa"/>
              <w:bottom w:w="57" w:type="dxa"/>
            </w:tcMar>
          </w:tcPr>
          <w:p w:rsidR="00255C01" w:rsidRPr="00964CDD" w:rsidRDefault="00255C01" w:rsidP="0071366C">
            <w:r w:rsidRPr="00964CDD">
              <w:t>Повторение: приёмы вычисл</w:t>
            </w:r>
            <w:r w:rsidRPr="00964CDD">
              <w:t>е</w:t>
            </w:r>
            <w:r w:rsidRPr="00964CDD">
              <w:t>ний с помощью таблицы слож</w:t>
            </w:r>
            <w:r w:rsidRPr="00964CDD">
              <w:t>е</w:t>
            </w:r>
            <w:r w:rsidRPr="00964CDD">
              <w:t>ния, числового луча, числового ряда, перестановки чисел в су</w:t>
            </w:r>
            <w:r w:rsidRPr="00964CDD">
              <w:t>м</w:t>
            </w:r>
            <w:r w:rsidRPr="00964CDD">
              <w:t>ме, с опорой на знание состава чисел первого десятка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30" w:type="pct"/>
            <w:gridSpan w:val="4"/>
            <w:vMerge/>
          </w:tcPr>
          <w:p w:rsidR="00255C01" w:rsidRPr="00964CDD" w:rsidRDefault="00255C01" w:rsidP="0071366C"/>
        </w:tc>
        <w:tc>
          <w:tcPr>
            <w:tcW w:w="769" w:type="pct"/>
          </w:tcPr>
          <w:p w:rsidR="00255C01" w:rsidRPr="0040078C" w:rsidRDefault="00255C01" w:rsidP="0040078C">
            <w:r>
              <w:rPr>
                <w:iCs/>
              </w:rPr>
              <w:t xml:space="preserve">ИКТ: </w:t>
            </w:r>
            <w:r w:rsidRPr="00DA5D60">
              <w:rPr>
                <w:iCs/>
              </w:rPr>
              <w:t>ИД</w:t>
            </w:r>
            <w:r>
              <w:rPr>
                <w:iCs/>
              </w:rPr>
              <w:t xml:space="preserve"> «</w:t>
            </w:r>
            <w:r w:rsidRPr="00E932BC">
              <w:t>Вычисл</w:t>
            </w:r>
            <w:r w:rsidRPr="00E932BC">
              <w:t>е</w:t>
            </w:r>
            <w:r w:rsidRPr="00E932BC">
              <w:t>ния в пределах 10</w:t>
            </w:r>
            <w:r>
              <w:rPr>
                <w:iCs/>
              </w:rPr>
              <w:t>»</w:t>
            </w:r>
          </w:p>
          <w:p w:rsidR="00255C01" w:rsidRPr="00DA5D60" w:rsidRDefault="00255C01" w:rsidP="009B2E74">
            <w:r w:rsidRPr="00DA5D60">
              <w:t>Игровые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  <w:r w:rsidRPr="00DA5D60">
              <w:t>Здоровьесберега</w:t>
            </w:r>
            <w:r w:rsidRPr="00DA5D60">
              <w:t>ю</w:t>
            </w:r>
            <w:r w:rsidRPr="00DA5D60">
              <w:t>щие</w:t>
            </w:r>
          </w:p>
        </w:tc>
      </w:tr>
      <w:tr w:rsidR="00255C01" w:rsidRPr="00964CDD" w:rsidTr="006C4624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pPr>
              <w:jc w:val="center"/>
            </w:pPr>
            <w:r>
              <w:rPr>
                <w:bCs/>
              </w:rPr>
              <w:t>04</w:t>
            </w:r>
            <w:r w:rsidRPr="00964CDD">
              <w:rPr>
                <w:bCs/>
              </w:rPr>
              <w:t>.09.</w:t>
            </w:r>
          </w:p>
        </w:tc>
        <w:tc>
          <w:tcPr>
            <w:tcW w:w="222" w:type="pct"/>
            <w:gridSpan w:val="2"/>
          </w:tcPr>
          <w:p w:rsidR="00255C01" w:rsidRPr="00964CDD" w:rsidRDefault="00255C01" w:rsidP="0071366C">
            <w:pPr>
              <w:jc w:val="center"/>
            </w:pPr>
          </w:p>
        </w:tc>
        <w:tc>
          <w:tcPr>
            <w:tcW w:w="650" w:type="pct"/>
            <w:gridSpan w:val="4"/>
          </w:tcPr>
          <w:p w:rsidR="00255C01" w:rsidRPr="00E932BC" w:rsidRDefault="00255C01" w:rsidP="00E932BC">
            <w:r w:rsidRPr="00E932BC">
              <w:t>Группы чисел.</w:t>
            </w:r>
          </w:p>
          <w:p w:rsidR="00255C01" w:rsidRPr="00E932BC" w:rsidRDefault="00255C01" w:rsidP="00E932BC">
            <w:r w:rsidRPr="00E932BC">
              <w:t>(У. стр. 8 – 9)</w:t>
            </w:r>
          </w:p>
          <w:p w:rsidR="00255C01" w:rsidRPr="00964CDD" w:rsidRDefault="00255C01" w:rsidP="0071366C">
            <w:pPr>
              <w:rPr>
                <w:b/>
                <w:i/>
              </w:rPr>
            </w:pPr>
          </w:p>
        </w:tc>
        <w:tc>
          <w:tcPr>
            <w:tcW w:w="1135" w:type="pct"/>
            <w:tcMar>
              <w:top w:w="57" w:type="dxa"/>
              <w:bottom w:w="57" w:type="dxa"/>
            </w:tcMar>
          </w:tcPr>
          <w:p w:rsidR="00255C01" w:rsidRPr="00964CDD" w:rsidRDefault="00255C01" w:rsidP="0071366C">
            <w:r w:rsidRPr="00964CDD">
              <w:t>Повторение: названия круглых чисел, чтение, запись. Знакомс</w:t>
            </w:r>
            <w:r w:rsidRPr="00964CDD">
              <w:t>т</w:t>
            </w:r>
            <w:r w:rsidRPr="00964CDD">
              <w:t>во с числами сто, тысяча, запись их цифрами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30" w:type="pct"/>
            <w:gridSpan w:val="4"/>
            <w:vMerge/>
          </w:tcPr>
          <w:p w:rsidR="00255C01" w:rsidRPr="00964CDD" w:rsidRDefault="00255C01" w:rsidP="0071366C"/>
        </w:tc>
        <w:tc>
          <w:tcPr>
            <w:tcW w:w="769" w:type="pct"/>
          </w:tcPr>
          <w:p w:rsidR="00255C01" w:rsidRPr="00DA5D60" w:rsidRDefault="00255C01" w:rsidP="009B2E74">
            <w:r w:rsidRPr="00DA5D60">
              <w:t>Игровые</w:t>
            </w:r>
          </w:p>
          <w:p w:rsidR="00255C01" w:rsidRPr="00DA5D60" w:rsidRDefault="00255C01" w:rsidP="009B2E74">
            <w:r w:rsidRPr="00DA5D60">
              <w:t>КСО:  работа в парах (ППС)</w:t>
            </w:r>
          </w:p>
          <w:p w:rsidR="00255C01" w:rsidRPr="00DA5D60" w:rsidRDefault="00255C01" w:rsidP="009B2E74">
            <w:pPr>
              <w:jc w:val="both"/>
            </w:pPr>
            <w:r w:rsidRPr="00DA5D60">
              <w:t>Здоровьесберега</w:t>
            </w:r>
            <w:r w:rsidRPr="00DA5D60">
              <w:t>ю</w:t>
            </w:r>
            <w:r w:rsidRPr="00DA5D60">
              <w:t>щие</w:t>
            </w:r>
          </w:p>
        </w:tc>
      </w:tr>
      <w:tr w:rsidR="00255C01" w:rsidRPr="00964CDD" w:rsidTr="006C4624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pPr>
              <w:jc w:val="center"/>
            </w:pPr>
            <w:r>
              <w:rPr>
                <w:bCs/>
              </w:rPr>
              <w:t>05</w:t>
            </w:r>
            <w:r w:rsidRPr="00964CDD">
              <w:rPr>
                <w:bCs/>
              </w:rPr>
              <w:t>.09.</w:t>
            </w:r>
          </w:p>
        </w:tc>
        <w:tc>
          <w:tcPr>
            <w:tcW w:w="222" w:type="pct"/>
            <w:gridSpan w:val="2"/>
          </w:tcPr>
          <w:p w:rsidR="00255C01" w:rsidRPr="00964CDD" w:rsidRDefault="00255C01" w:rsidP="0071366C">
            <w:pPr>
              <w:jc w:val="center"/>
            </w:pPr>
          </w:p>
        </w:tc>
        <w:tc>
          <w:tcPr>
            <w:tcW w:w="650" w:type="pct"/>
            <w:gridSpan w:val="4"/>
          </w:tcPr>
          <w:p w:rsidR="00255C01" w:rsidRPr="00E932BC" w:rsidRDefault="00255C01" w:rsidP="00E932BC">
            <w:r w:rsidRPr="00E932BC">
              <w:t>Счёт десятками</w:t>
            </w:r>
            <w:r>
              <w:t>.</w:t>
            </w:r>
            <w:r w:rsidRPr="00E932BC">
              <w:t xml:space="preserve"> (У. стр.10 – 11)</w:t>
            </w:r>
          </w:p>
          <w:p w:rsidR="00255C01" w:rsidRPr="00964CDD" w:rsidRDefault="00255C01" w:rsidP="0071366C">
            <w:pPr>
              <w:rPr>
                <w:b/>
                <w:i/>
              </w:rPr>
            </w:pPr>
          </w:p>
        </w:tc>
        <w:tc>
          <w:tcPr>
            <w:tcW w:w="1135" w:type="pct"/>
            <w:tcMar>
              <w:top w:w="57" w:type="dxa"/>
              <w:bottom w:w="57" w:type="dxa"/>
            </w:tcMar>
          </w:tcPr>
          <w:p w:rsidR="00255C01" w:rsidRPr="00964CDD" w:rsidRDefault="00255C01" w:rsidP="0071366C">
            <w:r w:rsidRPr="00964CDD">
              <w:t>Повторение: круглые числа. Знакомство с записью цифрами нескольких сотен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30" w:type="pct"/>
            <w:gridSpan w:val="4"/>
            <w:vMerge/>
          </w:tcPr>
          <w:p w:rsidR="00255C01" w:rsidRPr="00964CDD" w:rsidRDefault="00255C01" w:rsidP="0071366C"/>
        </w:tc>
        <w:tc>
          <w:tcPr>
            <w:tcW w:w="769" w:type="pct"/>
          </w:tcPr>
          <w:p w:rsidR="00255C01" w:rsidRPr="00DA5D60" w:rsidRDefault="00255C01" w:rsidP="009B2E74">
            <w:pPr>
              <w:jc w:val="both"/>
              <w:rPr>
                <w:iCs/>
              </w:rPr>
            </w:pPr>
            <w:r>
              <w:rPr>
                <w:iCs/>
              </w:rPr>
              <w:t xml:space="preserve">ИКТ </w:t>
            </w:r>
            <w:r w:rsidRPr="00DA5D60">
              <w:rPr>
                <w:iCs/>
              </w:rPr>
              <w:t>Презентация «Десятки»</w:t>
            </w:r>
          </w:p>
        </w:tc>
      </w:tr>
      <w:tr w:rsidR="00255C01" w:rsidRPr="00964CDD" w:rsidTr="006C4624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</w:pPr>
            <w:r>
              <w:rPr>
                <w:bCs/>
              </w:rPr>
              <w:t>09</w:t>
            </w:r>
            <w:r w:rsidRPr="00964CDD">
              <w:rPr>
                <w:bCs/>
              </w:rPr>
              <w:t>.09.</w:t>
            </w:r>
          </w:p>
        </w:tc>
        <w:tc>
          <w:tcPr>
            <w:tcW w:w="222" w:type="pct"/>
            <w:gridSpan w:val="2"/>
          </w:tcPr>
          <w:p w:rsidR="00255C01" w:rsidRPr="00964CDD" w:rsidRDefault="00255C01" w:rsidP="0071366C">
            <w:pPr>
              <w:jc w:val="center"/>
            </w:pPr>
          </w:p>
        </w:tc>
        <w:tc>
          <w:tcPr>
            <w:tcW w:w="650" w:type="pct"/>
            <w:gridSpan w:val="4"/>
          </w:tcPr>
          <w:p w:rsidR="00255C01" w:rsidRPr="00E932BC" w:rsidRDefault="00255C01" w:rsidP="00E932BC">
            <w:r w:rsidRPr="00E932BC">
              <w:t>Запись чисел.</w:t>
            </w:r>
          </w:p>
          <w:p w:rsidR="00255C01" w:rsidRPr="00E932BC" w:rsidRDefault="00255C01" w:rsidP="00E932BC">
            <w:r w:rsidRPr="00E932BC">
              <w:t>(У. стр. 12 – 13)</w:t>
            </w:r>
          </w:p>
          <w:p w:rsidR="00255C01" w:rsidRPr="00964CDD" w:rsidRDefault="00255C01" w:rsidP="0071366C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71366C">
            <w:r w:rsidRPr="00964CDD">
              <w:t>Повторение: однозначные и дв</w:t>
            </w:r>
            <w:r w:rsidRPr="00964CDD">
              <w:t>у</w:t>
            </w:r>
            <w:r w:rsidRPr="00964CDD">
              <w:t>значные числа; десятичный с</w:t>
            </w:r>
            <w:r w:rsidRPr="00964CDD">
              <w:t>о</w:t>
            </w:r>
            <w:r w:rsidRPr="00964CDD">
              <w:t>став двузначных чисел; обозн</w:t>
            </w:r>
            <w:r w:rsidRPr="00964CDD">
              <w:t>а</w:t>
            </w:r>
            <w:r w:rsidRPr="00964CDD">
              <w:t>чение десятков и единиц цифр</w:t>
            </w:r>
            <w:r w:rsidRPr="00964CDD">
              <w:t>а</w:t>
            </w:r>
            <w:r w:rsidRPr="00964CDD">
              <w:t>ми. Формирование первичных представлений о разрядном с</w:t>
            </w:r>
            <w:r w:rsidRPr="00964CDD">
              <w:t>о</w:t>
            </w:r>
            <w:r w:rsidRPr="00964CDD">
              <w:t>ставе чисел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30" w:type="pct"/>
            <w:gridSpan w:val="4"/>
            <w:vMerge/>
          </w:tcPr>
          <w:p w:rsidR="00255C01" w:rsidRPr="00964CDD" w:rsidRDefault="00255C01" w:rsidP="0071366C">
            <w:pPr>
              <w:jc w:val="both"/>
            </w:pPr>
          </w:p>
        </w:tc>
        <w:tc>
          <w:tcPr>
            <w:tcW w:w="769" w:type="pct"/>
          </w:tcPr>
          <w:p w:rsidR="00255C01" w:rsidRPr="00DA5D60" w:rsidRDefault="00255C01" w:rsidP="009B2E74">
            <w:pPr>
              <w:rPr>
                <w:iCs/>
              </w:rPr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pPr>
              <w:jc w:val="center"/>
            </w:pPr>
            <w:r>
              <w:rPr>
                <w:bCs/>
              </w:rPr>
              <w:t>10</w:t>
            </w:r>
            <w:r w:rsidRPr="00964CDD">
              <w:rPr>
                <w:bCs/>
              </w:rPr>
              <w:t>.09.</w:t>
            </w:r>
          </w:p>
        </w:tc>
        <w:tc>
          <w:tcPr>
            <w:tcW w:w="222" w:type="pct"/>
            <w:gridSpan w:val="2"/>
          </w:tcPr>
          <w:p w:rsidR="00255C01" w:rsidRPr="00964CDD" w:rsidRDefault="00255C01" w:rsidP="0071366C">
            <w:pPr>
              <w:jc w:val="center"/>
            </w:pPr>
          </w:p>
        </w:tc>
        <w:tc>
          <w:tcPr>
            <w:tcW w:w="650" w:type="pct"/>
            <w:gridSpan w:val="4"/>
          </w:tcPr>
          <w:p w:rsidR="00255C01" w:rsidRPr="00E932BC" w:rsidRDefault="00255C01" w:rsidP="00E932BC">
            <w:r w:rsidRPr="00E932BC">
              <w:rPr>
                <w:b/>
              </w:rPr>
              <w:t>Входная диагн</w:t>
            </w:r>
            <w:r w:rsidRPr="00E932BC">
              <w:rPr>
                <w:b/>
              </w:rPr>
              <w:t>о</w:t>
            </w:r>
            <w:r w:rsidRPr="00E932BC">
              <w:rPr>
                <w:b/>
              </w:rPr>
              <w:t>стическая раб</w:t>
            </w:r>
            <w:r w:rsidRPr="00E932BC">
              <w:rPr>
                <w:b/>
              </w:rPr>
              <w:t>о</w:t>
            </w:r>
            <w:r w:rsidRPr="00E932BC">
              <w:rPr>
                <w:b/>
              </w:rPr>
              <w:t>та.</w:t>
            </w:r>
          </w:p>
        </w:tc>
        <w:tc>
          <w:tcPr>
            <w:tcW w:w="1135" w:type="pct"/>
          </w:tcPr>
          <w:p w:rsidR="00255C01" w:rsidRPr="00964CDD" w:rsidRDefault="00255C01" w:rsidP="0071366C"/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>
              <w:t>1</w:t>
            </w:r>
          </w:p>
        </w:tc>
        <w:tc>
          <w:tcPr>
            <w:tcW w:w="1530" w:type="pct"/>
            <w:gridSpan w:val="4"/>
            <w:vMerge/>
          </w:tcPr>
          <w:p w:rsidR="00255C01" w:rsidRPr="00964CDD" w:rsidRDefault="00255C01" w:rsidP="0071366C">
            <w:pPr>
              <w:jc w:val="both"/>
            </w:pPr>
          </w:p>
        </w:tc>
        <w:tc>
          <w:tcPr>
            <w:tcW w:w="769" w:type="pct"/>
          </w:tcPr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Default="00255C01" w:rsidP="00B87BC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Pr="00964CDD">
              <w:rPr>
                <w:bCs/>
              </w:rPr>
              <w:t>.09.</w:t>
            </w:r>
          </w:p>
        </w:tc>
        <w:tc>
          <w:tcPr>
            <w:tcW w:w="222" w:type="pct"/>
            <w:gridSpan w:val="2"/>
          </w:tcPr>
          <w:p w:rsidR="00255C01" w:rsidRPr="00964CDD" w:rsidRDefault="00255C01" w:rsidP="0071366C">
            <w:pPr>
              <w:jc w:val="center"/>
            </w:pPr>
          </w:p>
        </w:tc>
        <w:tc>
          <w:tcPr>
            <w:tcW w:w="650" w:type="pct"/>
            <w:gridSpan w:val="4"/>
          </w:tcPr>
          <w:p w:rsidR="00255C01" w:rsidRPr="00E932BC" w:rsidRDefault="00255C01" w:rsidP="00E932BC">
            <w:pPr>
              <w:rPr>
                <w:b/>
              </w:rPr>
            </w:pPr>
            <w:r>
              <w:t>Анализ  диагн</w:t>
            </w:r>
            <w:r>
              <w:t>о</w:t>
            </w:r>
            <w:r>
              <w:t>стической работы и работа над ошибками.</w:t>
            </w:r>
          </w:p>
        </w:tc>
        <w:tc>
          <w:tcPr>
            <w:tcW w:w="1135" w:type="pct"/>
          </w:tcPr>
          <w:p w:rsidR="00255C01" w:rsidRPr="00964CDD" w:rsidRDefault="00255C01" w:rsidP="0071366C"/>
        </w:tc>
        <w:tc>
          <w:tcPr>
            <w:tcW w:w="222" w:type="pct"/>
          </w:tcPr>
          <w:p w:rsidR="00255C01" w:rsidRDefault="00255C01" w:rsidP="00E932BC">
            <w:pPr>
              <w:jc w:val="center"/>
            </w:pPr>
            <w:r>
              <w:t>1</w:t>
            </w:r>
          </w:p>
        </w:tc>
        <w:tc>
          <w:tcPr>
            <w:tcW w:w="1530" w:type="pct"/>
            <w:gridSpan w:val="4"/>
            <w:vMerge/>
          </w:tcPr>
          <w:p w:rsidR="00255C01" w:rsidRPr="00964CDD" w:rsidRDefault="00255C01" w:rsidP="0071366C">
            <w:pPr>
              <w:jc w:val="both"/>
            </w:pPr>
          </w:p>
        </w:tc>
        <w:tc>
          <w:tcPr>
            <w:tcW w:w="769" w:type="pct"/>
          </w:tcPr>
          <w:p w:rsidR="00255C01" w:rsidRPr="00DA5D60" w:rsidRDefault="00255C01" w:rsidP="009B2E74">
            <w:r>
              <w:rPr>
                <w:iCs/>
              </w:rPr>
              <w:t xml:space="preserve">ИКТ </w:t>
            </w:r>
            <w:r w:rsidRPr="00DA5D60">
              <w:t xml:space="preserve">  ИД </w:t>
            </w:r>
          </w:p>
          <w:p w:rsidR="00255C01" w:rsidRDefault="00255C01" w:rsidP="009B2E74">
            <w:pPr>
              <w:jc w:val="both"/>
              <w:rPr>
                <w:iCs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pPr>
              <w:jc w:val="center"/>
            </w:pPr>
            <w:r>
              <w:rPr>
                <w:bCs/>
              </w:rPr>
              <w:t>12</w:t>
            </w:r>
            <w:r w:rsidRPr="00964CDD">
              <w:rPr>
                <w:bCs/>
              </w:rPr>
              <w:t>.09.</w:t>
            </w:r>
          </w:p>
        </w:tc>
        <w:tc>
          <w:tcPr>
            <w:tcW w:w="222" w:type="pct"/>
            <w:gridSpan w:val="2"/>
          </w:tcPr>
          <w:p w:rsidR="00255C01" w:rsidRPr="00964CDD" w:rsidRDefault="00255C01" w:rsidP="0071366C">
            <w:pPr>
              <w:jc w:val="center"/>
            </w:pPr>
          </w:p>
        </w:tc>
        <w:tc>
          <w:tcPr>
            <w:tcW w:w="650" w:type="pct"/>
            <w:gridSpan w:val="4"/>
          </w:tcPr>
          <w:p w:rsidR="00255C01" w:rsidRPr="00E932BC" w:rsidRDefault="00255C01" w:rsidP="00E932BC">
            <w:r w:rsidRPr="00E932BC">
              <w:t>Сравнение чисел. (У. стр. 14—15)</w:t>
            </w:r>
          </w:p>
          <w:p w:rsidR="00255C01" w:rsidRPr="00964CDD" w:rsidRDefault="00255C01" w:rsidP="0071366C">
            <w:pPr>
              <w:rPr>
                <w:b/>
                <w:i/>
              </w:rPr>
            </w:pPr>
          </w:p>
        </w:tc>
        <w:tc>
          <w:tcPr>
            <w:tcW w:w="1135" w:type="pct"/>
            <w:vAlign w:val="center"/>
          </w:tcPr>
          <w:p w:rsidR="00255C01" w:rsidRPr="00964CDD" w:rsidRDefault="00255C01" w:rsidP="0071366C">
            <w:r w:rsidRPr="00964CDD">
              <w:t>Повторение: способы сравнения чисел. Знакомство с понятием «верное неравенство»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30" w:type="pct"/>
            <w:gridSpan w:val="4"/>
            <w:vMerge/>
          </w:tcPr>
          <w:p w:rsidR="00255C01" w:rsidRPr="00964CDD" w:rsidRDefault="00255C01" w:rsidP="0071366C">
            <w:pPr>
              <w:rPr>
                <w:i/>
              </w:rPr>
            </w:pPr>
          </w:p>
        </w:tc>
        <w:tc>
          <w:tcPr>
            <w:tcW w:w="769" w:type="pct"/>
          </w:tcPr>
          <w:p w:rsidR="00255C01" w:rsidRPr="00DA5D60" w:rsidRDefault="00255C01" w:rsidP="009B2E74">
            <w:r>
              <w:rPr>
                <w:iCs/>
              </w:rPr>
              <w:t xml:space="preserve">ИКТ </w:t>
            </w:r>
            <w:r w:rsidRPr="00DA5D60">
              <w:t xml:space="preserve">  ИД </w:t>
            </w:r>
            <w:r>
              <w:t>«</w:t>
            </w:r>
            <w:r w:rsidRPr="00E932BC">
              <w:t>Сравн</w:t>
            </w:r>
            <w:r w:rsidRPr="00E932BC">
              <w:t>е</w:t>
            </w:r>
            <w:r>
              <w:t>ние чисел»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558"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pPr>
              <w:jc w:val="center"/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6</w:t>
            </w:r>
            <w:r w:rsidRPr="00964CDD">
              <w:rPr>
                <w:bCs/>
              </w:rPr>
              <w:t>.09.</w:t>
            </w:r>
          </w:p>
        </w:tc>
        <w:tc>
          <w:tcPr>
            <w:tcW w:w="222" w:type="pct"/>
            <w:gridSpan w:val="2"/>
          </w:tcPr>
          <w:p w:rsidR="00255C01" w:rsidRPr="00964CDD" w:rsidRDefault="00255C01" w:rsidP="0071366C">
            <w:pPr>
              <w:jc w:val="center"/>
            </w:pPr>
          </w:p>
        </w:tc>
        <w:tc>
          <w:tcPr>
            <w:tcW w:w="650" w:type="pct"/>
            <w:gridSpan w:val="4"/>
          </w:tcPr>
          <w:p w:rsidR="00255C01" w:rsidRPr="00E932BC" w:rsidRDefault="00255C01" w:rsidP="00E932BC">
            <w:r w:rsidRPr="00E932BC">
              <w:t>Повторение.</w:t>
            </w:r>
          </w:p>
          <w:p w:rsidR="00255C01" w:rsidRPr="00E932BC" w:rsidRDefault="00255C01" w:rsidP="00E932BC">
            <w:r w:rsidRPr="00E932BC">
              <w:t>(У. стр. 16 – 17)</w:t>
            </w:r>
          </w:p>
          <w:p w:rsidR="00255C01" w:rsidRPr="00964CDD" w:rsidRDefault="00255C01" w:rsidP="0071366C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71366C">
            <w:r w:rsidRPr="00964CDD">
              <w:t>Повторение: приемы вычисл</w:t>
            </w:r>
            <w:r w:rsidRPr="00964CDD">
              <w:t>е</w:t>
            </w:r>
            <w:r w:rsidRPr="00964CDD">
              <w:t>ний с помощью таблицы слож</w:t>
            </w:r>
            <w:r w:rsidRPr="00964CDD">
              <w:t>е</w:t>
            </w:r>
            <w:r w:rsidRPr="00964CDD">
              <w:t>ния, с помощью числового луча и числового ряда, с помощью перестановки чисел в сумме, с опорой на знание состава одн</w:t>
            </w:r>
            <w:r w:rsidRPr="00964CDD">
              <w:t>о</w:t>
            </w:r>
            <w:r w:rsidRPr="00964CDD">
              <w:t>значных чисел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>
              <w:t>1</w:t>
            </w:r>
          </w:p>
        </w:tc>
        <w:tc>
          <w:tcPr>
            <w:tcW w:w="1530" w:type="pct"/>
            <w:gridSpan w:val="4"/>
            <w:vMerge/>
          </w:tcPr>
          <w:p w:rsidR="00255C01" w:rsidRPr="00964CDD" w:rsidRDefault="00255C01" w:rsidP="0071366C">
            <w:pPr>
              <w:rPr>
                <w:b/>
                <w:color w:val="FF0000"/>
              </w:rPr>
            </w:pPr>
          </w:p>
        </w:tc>
        <w:tc>
          <w:tcPr>
            <w:tcW w:w="769" w:type="pct"/>
          </w:tcPr>
          <w:p w:rsidR="00255C01" w:rsidRPr="00DA5D60" w:rsidRDefault="00255C01" w:rsidP="009B2E74">
            <w:r>
              <w:rPr>
                <w:iCs/>
              </w:rPr>
              <w:t xml:space="preserve">ИКТ </w:t>
            </w:r>
            <w:r w:rsidRPr="00DA5D60">
              <w:t xml:space="preserve">  ИД </w:t>
            </w:r>
            <w:r>
              <w:t>«</w:t>
            </w:r>
            <w:r w:rsidRPr="00E932BC">
              <w:t>Повтор</w:t>
            </w:r>
            <w:r w:rsidRPr="00E932BC">
              <w:t>е</w:t>
            </w:r>
            <w:r>
              <w:t>ние»</w:t>
            </w:r>
          </w:p>
          <w:p w:rsidR="00255C01" w:rsidRPr="00DA5D60" w:rsidRDefault="00255C01" w:rsidP="009B2E74">
            <w:pPr>
              <w:rPr>
                <w:iCs/>
              </w:rPr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1891"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  <w:rPr>
                <w:b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7</w:t>
            </w:r>
            <w:r w:rsidRPr="00964CDD">
              <w:rPr>
                <w:bCs/>
              </w:rPr>
              <w:t>.09.</w:t>
            </w:r>
          </w:p>
        </w:tc>
        <w:tc>
          <w:tcPr>
            <w:tcW w:w="222" w:type="pct"/>
            <w:gridSpan w:val="2"/>
          </w:tcPr>
          <w:p w:rsidR="00255C01" w:rsidRPr="00964CDD" w:rsidRDefault="00255C01" w:rsidP="0071366C">
            <w:pPr>
              <w:rPr>
                <w:b/>
              </w:rPr>
            </w:pPr>
          </w:p>
        </w:tc>
        <w:tc>
          <w:tcPr>
            <w:tcW w:w="650" w:type="pct"/>
            <w:gridSpan w:val="4"/>
          </w:tcPr>
          <w:p w:rsidR="00255C01" w:rsidRDefault="00255C01" w:rsidP="00E932BC">
            <w:r w:rsidRPr="00E932BC">
              <w:t>Сложение и в</w:t>
            </w:r>
            <w:r w:rsidRPr="00E932BC">
              <w:t>ы</w:t>
            </w:r>
            <w:r w:rsidRPr="00E932BC">
              <w:t>читание двузна</w:t>
            </w:r>
            <w:r w:rsidRPr="00E932BC">
              <w:t>ч</w:t>
            </w:r>
            <w:r w:rsidRPr="00E932BC">
              <w:t>ного числа с о</w:t>
            </w:r>
            <w:r w:rsidRPr="00E932BC">
              <w:t>д</w:t>
            </w:r>
            <w:r w:rsidRPr="00E932BC">
              <w:t xml:space="preserve">нозначным. </w:t>
            </w:r>
          </w:p>
          <w:p w:rsidR="00255C01" w:rsidRPr="00E932BC" w:rsidRDefault="00255C01" w:rsidP="00E932BC">
            <w:r w:rsidRPr="00E932BC">
              <w:t>(У. стр. 18—19)</w:t>
            </w:r>
          </w:p>
          <w:p w:rsidR="00255C01" w:rsidRPr="00964CDD" w:rsidRDefault="00255C01" w:rsidP="0071366C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71366C">
            <w:r w:rsidRPr="00964CDD">
              <w:t>Повторение: сложение и выч</w:t>
            </w:r>
            <w:r w:rsidRPr="00964CDD">
              <w:t>и</w:t>
            </w:r>
            <w:r w:rsidRPr="00964CDD">
              <w:t>тание двузначного и однозна</w:t>
            </w:r>
            <w:r w:rsidRPr="00964CDD">
              <w:t>ч</w:t>
            </w:r>
            <w:r w:rsidRPr="00964CDD">
              <w:t>ного чисел без перехода через десяток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30" w:type="pct"/>
            <w:gridSpan w:val="4"/>
            <w:vMerge w:val="restart"/>
            <w:vAlign w:val="center"/>
          </w:tcPr>
          <w:p w:rsidR="00255C01" w:rsidRPr="00964CDD" w:rsidRDefault="00255C01" w:rsidP="0071366C">
            <w:pPr>
              <w:jc w:val="both"/>
            </w:pPr>
            <w:r w:rsidRPr="00964CDD">
              <w:rPr>
                <w:i/>
              </w:rPr>
              <w:t xml:space="preserve">Выполнять устные вычисления </w:t>
            </w:r>
            <w:r w:rsidRPr="00964CDD">
              <w:t>в пределах 100 без перехода через десяток.</w:t>
            </w:r>
          </w:p>
          <w:p w:rsidR="00255C01" w:rsidRPr="00964CDD" w:rsidRDefault="00255C01" w:rsidP="0071366C">
            <w:pPr>
              <w:spacing w:after="120"/>
              <w:jc w:val="both"/>
            </w:pPr>
            <w:r w:rsidRPr="00964CDD">
              <w:rPr>
                <w:i/>
                <w:iCs/>
              </w:rPr>
              <w:t>Решать задачи</w:t>
            </w:r>
            <w:r w:rsidRPr="00964CDD">
              <w:t xml:space="preserve"> в 1–2 действия на сложение и вычитание (рабочая тетрадь).</w:t>
            </w:r>
          </w:p>
          <w:p w:rsidR="00255C01" w:rsidRPr="00E932BC" w:rsidRDefault="00255C01" w:rsidP="00E932BC">
            <w:pPr>
              <w:jc w:val="center"/>
              <w:rPr>
                <w:sz w:val="16"/>
                <w:szCs w:val="16"/>
              </w:rPr>
            </w:pP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71366C">
            <w:pPr>
              <w:jc w:val="both"/>
            </w:pPr>
            <w:r w:rsidRPr="00964CDD">
              <w:rPr>
                <w:i/>
              </w:rPr>
              <w:t xml:space="preserve">Устанавливать закономерность </w:t>
            </w:r>
            <w:r w:rsidRPr="00964CDD">
              <w:t>и</w:t>
            </w:r>
            <w:r w:rsidRPr="00964CDD">
              <w:rPr>
                <w:i/>
              </w:rPr>
              <w:t xml:space="preserve"> выпо</w:t>
            </w:r>
            <w:r w:rsidRPr="00964CDD">
              <w:rPr>
                <w:i/>
              </w:rPr>
              <w:t>л</w:t>
            </w:r>
            <w:r w:rsidRPr="00964CDD">
              <w:rPr>
                <w:i/>
              </w:rPr>
              <w:t xml:space="preserve">нять вычисления </w:t>
            </w:r>
            <w:r w:rsidRPr="00964CDD">
              <w:t>по аналогии.</w:t>
            </w:r>
          </w:p>
          <w:p w:rsidR="00255C01" w:rsidRPr="00964CDD" w:rsidRDefault="00255C01" w:rsidP="0071366C">
            <w:pPr>
              <w:jc w:val="both"/>
            </w:pPr>
            <w:r w:rsidRPr="00964CDD">
              <w:rPr>
                <w:i/>
              </w:rPr>
              <w:t>Оценивать</w:t>
            </w:r>
            <w:r w:rsidRPr="00964CDD">
              <w:t xml:space="preserve"> свои умения вычислять в пред</w:t>
            </w:r>
            <w:r w:rsidRPr="00964CDD">
              <w:t>е</w:t>
            </w:r>
            <w:r w:rsidRPr="00964CDD">
              <w:t>лах 10.</w:t>
            </w:r>
          </w:p>
          <w:p w:rsidR="00255C01" w:rsidRPr="00964CDD" w:rsidRDefault="00255C01" w:rsidP="0071366C">
            <w:pPr>
              <w:jc w:val="both"/>
            </w:pPr>
            <w:r w:rsidRPr="00964CDD">
              <w:rPr>
                <w:i/>
              </w:rPr>
              <w:t>Восстанавливать</w:t>
            </w:r>
            <w:r w:rsidRPr="00964CDD">
              <w:t xml:space="preserve"> пропущенные цифры в равенствах и неравенствах.</w:t>
            </w:r>
          </w:p>
          <w:p w:rsidR="00255C01" w:rsidRPr="00964CDD" w:rsidRDefault="00255C01" w:rsidP="0071366C">
            <w:pPr>
              <w:jc w:val="both"/>
            </w:pPr>
            <w:r w:rsidRPr="00964CDD">
              <w:rPr>
                <w:i/>
              </w:rPr>
              <w:t xml:space="preserve">Устанавливать закономерность </w:t>
            </w:r>
            <w:r w:rsidRPr="00964CDD">
              <w:t>в чередов</w:t>
            </w:r>
            <w:r w:rsidRPr="00964CDD">
              <w:t>а</w:t>
            </w:r>
            <w:r w:rsidRPr="00964CDD">
              <w:t xml:space="preserve">нии чисел и </w:t>
            </w:r>
            <w:r w:rsidRPr="00964CDD">
              <w:rPr>
                <w:i/>
              </w:rPr>
              <w:t>продолжать</w:t>
            </w:r>
            <w:r w:rsidRPr="00964CDD">
              <w:t xml:space="preserve"> ряд чисел.</w:t>
            </w:r>
          </w:p>
          <w:p w:rsidR="00255C01" w:rsidRPr="00964CDD" w:rsidRDefault="00255C01" w:rsidP="0071366C">
            <w:pPr>
              <w:jc w:val="both"/>
            </w:pPr>
            <w:r w:rsidRPr="00964CDD">
              <w:rPr>
                <w:i/>
              </w:rPr>
              <w:t>Моделировать</w:t>
            </w:r>
            <w:r w:rsidRPr="00964CDD">
              <w:t xml:space="preserve"> условие задачи на числовом луче.</w:t>
            </w:r>
          </w:p>
          <w:p w:rsidR="00255C01" w:rsidRPr="00964CDD" w:rsidRDefault="00255C01" w:rsidP="0071366C">
            <w:pPr>
              <w:jc w:val="both"/>
            </w:pPr>
            <w:r w:rsidRPr="00964CDD">
              <w:rPr>
                <w:i/>
              </w:rPr>
              <w:t>Ориентироваться</w:t>
            </w:r>
            <w:r w:rsidRPr="00964CDD">
              <w:t xml:space="preserve"> в таблице, </w:t>
            </w:r>
            <w:r w:rsidRPr="00964CDD">
              <w:rPr>
                <w:i/>
              </w:rPr>
              <w:t>восстанавл</w:t>
            </w:r>
            <w:r w:rsidRPr="00964CDD">
              <w:rPr>
                <w:i/>
              </w:rPr>
              <w:t>и</w:t>
            </w:r>
            <w:r w:rsidRPr="00964CDD">
              <w:rPr>
                <w:i/>
              </w:rPr>
              <w:t>вать</w:t>
            </w:r>
            <w:r w:rsidRPr="00964CDD">
              <w:t xml:space="preserve"> условие задачи по табличным данным, </w:t>
            </w:r>
            <w:r w:rsidRPr="00964CDD">
              <w:rPr>
                <w:i/>
              </w:rPr>
              <w:t>заполнять</w:t>
            </w:r>
            <w:r w:rsidRPr="00964CDD">
              <w:t xml:space="preserve"> пропуски.</w:t>
            </w:r>
          </w:p>
          <w:p w:rsidR="00255C01" w:rsidRPr="00964CDD" w:rsidRDefault="00255C01" w:rsidP="0071366C">
            <w:pPr>
              <w:jc w:val="both"/>
              <w:rPr>
                <w:b/>
              </w:rPr>
            </w:pPr>
            <w:r w:rsidRPr="00964CDD">
              <w:rPr>
                <w:i/>
              </w:rPr>
              <w:t>Комбинировать</w:t>
            </w:r>
            <w:r w:rsidRPr="00964CDD">
              <w:t xml:space="preserve"> числа для получения зада</w:t>
            </w:r>
            <w:r w:rsidRPr="00964CDD">
              <w:t>н</w:t>
            </w:r>
            <w:r w:rsidRPr="00964CDD">
              <w:t>ной суммы</w:t>
            </w:r>
          </w:p>
        </w:tc>
        <w:tc>
          <w:tcPr>
            <w:tcW w:w="769" w:type="pct"/>
          </w:tcPr>
          <w:p w:rsidR="00255C01" w:rsidRPr="00DA5D60" w:rsidRDefault="00255C01" w:rsidP="009B2E74">
            <w:pPr>
              <w:rPr>
                <w:iCs/>
              </w:rPr>
            </w:pPr>
            <w:r w:rsidRPr="00DA5D60">
              <w:rPr>
                <w:iCs/>
              </w:rPr>
              <w:t>Игровые</w:t>
            </w:r>
          </w:p>
          <w:p w:rsidR="00255C01" w:rsidRDefault="00255C01" w:rsidP="009B2E74">
            <w:pPr>
              <w:jc w:val="both"/>
              <w:rPr>
                <w:iCs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  <w:p w:rsidR="00255C01" w:rsidRPr="00DA5D60" w:rsidRDefault="00255C01" w:rsidP="009B2E74">
            <w:r>
              <w:rPr>
                <w:iCs/>
              </w:rPr>
              <w:t xml:space="preserve">ИКТ </w:t>
            </w:r>
            <w:r w:rsidRPr="00DA5D60">
              <w:t xml:space="preserve">  ИД </w:t>
            </w:r>
            <w:r>
              <w:t>«</w:t>
            </w:r>
            <w:r w:rsidRPr="00E932BC">
              <w:t>Сложение и вычитание дв</w:t>
            </w:r>
            <w:r w:rsidRPr="00E932BC">
              <w:t>у</w:t>
            </w:r>
            <w:r w:rsidRPr="00E932BC">
              <w:t>значного числа с о</w:t>
            </w:r>
            <w:r w:rsidRPr="00E932BC">
              <w:t>д</w:t>
            </w:r>
            <w:r w:rsidRPr="00E932BC">
              <w:t>но</w:t>
            </w:r>
            <w:r>
              <w:t>значным»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</w:p>
        </w:tc>
      </w:tr>
      <w:tr w:rsidR="00255C01" w:rsidRPr="00964CDD" w:rsidTr="006C4624">
        <w:trPr>
          <w:cantSplit/>
          <w:trHeight w:val="1891"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r>
              <w:rPr>
                <w:bCs/>
              </w:rPr>
              <w:t>18</w:t>
            </w:r>
            <w:r w:rsidRPr="00964CDD">
              <w:rPr>
                <w:bCs/>
              </w:rPr>
              <w:t>.09.</w:t>
            </w:r>
          </w:p>
        </w:tc>
        <w:tc>
          <w:tcPr>
            <w:tcW w:w="222" w:type="pct"/>
            <w:gridSpan w:val="2"/>
          </w:tcPr>
          <w:p w:rsidR="00255C01" w:rsidRPr="00964CDD" w:rsidRDefault="00255C01" w:rsidP="0071366C"/>
        </w:tc>
        <w:tc>
          <w:tcPr>
            <w:tcW w:w="650" w:type="pct"/>
            <w:gridSpan w:val="4"/>
          </w:tcPr>
          <w:p w:rsidR="00255C01" w:rsidRDefault="00255C01" w:rsidP="00E932BC">
            <w:r w:rsidRPr="00E932BC">
              <w:t>Сложение и в</w:t>
            </w:r>
            <w:r w:rsidRPr="00E932BC">
              <w:t>ы</w:t>
            </w:r>
            <w:r w:rsidRPr="00E932BC">
              <w:t>читание двузна</w:t>
            </w:r>
            <w:r w:rsidRPr="00E932BC">
              <w:t>ч</w:t>
            </w:r>
            <w:r w:rsidRPr="00E932BC">
              <w:t>ных чисел</w:t>
            </w:r>
            <w:r>
              <w:t>.</w:t>
            </w:r>
          </w:p>
          <w:p w:rsidR="00255C01" w:rsidRPr="00E932BC" w:rsidRDefault="00255C01" w:rsidP="00E932BC">
            <w:r w:rsidRPr="00E932BC">
              <w:t xml:space="preserve"> (У. стр. 20—21)</w:t>
            </w:r>
          </w:p>
          <w:p w:rsidR="00255C01" w:rsidRPr="00964CDD" w:rsidRDefault="00255C01" w:rsidP="00B5399E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B5399E">
            <w:r w:rsidRPr="00964CDD">
              <w:t>Повторение: сложение и выч</w:t>
            </w:r>
            <w:r w:rsidRPr="00964CDD">
              <w:t>и</w:t>
            </w:r>
            <w:r w:rsidRPr="00964CDD">
              <w:t>тание двузначных чисел без п</w:t>
            </w:r>
            <w:r w:rsidRPr="00964CDD">
              <w:t>е</w:t>
            </w:r>
            <w:r w:rsidRPr="00964CDD">
              <w:t>рехода через десяток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30" w:type="pct"/>
            <w:gridSpan w:val="4"/>
            <w:vMerge/>
          </w:tcPr>
          <w:p w:rsidR="00255C01" w:rsidRPr="00964CDD" w:rsidRDefault="00255C01" w:rsidP="0071366C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121"/>
        </w:trPr>
        <w:tc>
          <w:tcPr>
            <w:tcW w:w="210" w:type="pct"/>
          </w:tcPr>
          <w:p w:rsidR="00255C01" w:rsidRPr="00964CDD" w:rsidRDefault="00255C01" w:rsidP="00085ECE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r>
              <w:rPr>
                <w:bCs/>
              </w:rPr>
              <w:t>19</w:t>
            </w:r>
            <w:r w:rsidRPr="00964CDD">
              <w:rPr>
                <w:bCs/>
              </w:rPr>
              <w:t>.09.</w:t>
            </w:r>
          </w:p>
        </w:tc>
        <w:tc>
          <w:tcPr>
            <w:tcW w:w="222" w:type="pct"/>
            <w:gridSpan w:val="2"/>
          </w:tcPr>
          <w:p w:rsidR="00255C01" w:rsidRPr="00964CDD" w:rsidRDefault="00255C01" w:rsidP="00085ECE"/>
        </w:tc>
        <w:tc>
          <w:tcPr>
            <w:tcW w:w="650" w:type="pct"/>
            <w:gridSpan w:val="4"/>
          </w:tcPr>
          <w:p w:rsidR="00255C01" w:rsidRDefault="00255C01" w:rsidP="00E932BC">
            <w:r w:rsidRPr="00E932BC">
              <w:t>Решение текст</w:t>
            </w:r>
            <w:r w:rsidRPr="00E932BC">
              <w:t>о</w:t>
            </w:r>
            <w:r w:rsidRPr="00E932BC">
              <w:t>вых задач.</w:t>
            </w:r>
          </w:p>
          <w:p w:rsidR="00255C01" w:rsidRPr="00E932BC" w:rsidRDefault="00255C01" w:rsidP="00E932BC">
            <w:r w:rsidRPr="00E932BC">
              <w:t>(У. стр. 22—23)</w:t>
            </w:r>
          </w:p>
          <w:p w:rsidR="00255C01" w:rsidRPr="00964CDD" w:rsidRDefault="00255C01" w:rsidP="00085ECE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085ECE">
            <w:r w:rsidRPr="00964CDD">
              <w:t>Повторение: использование схем при решении задач; формиров</w:t>
            </w:r>
            <w:r w:rsidRPr="00964CDD">
              <w:t>а</w:t>
            </w:r>
            <w:r w:rsidRPr="00964CDD">
              <w:t>ние умения составлять краткую запись условия задачи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30" w:type="pct"/>
            <w:gridSpan w:val="4"/>
            <w:vMerge w:val="restart"/>
          </w:tcPr>
          <w:p w:rsidR="00255C01" w:rsidRPr="00964CDD" w:rsidRDefault="00255C01" w:rsidP="00B5399E">
            <w:pPr>
              <w:jc w:val="both"/>
            </w:pPr>
            <w:r w:rsidRPr="00964CDD">
              <w:rPr>
                <w:i/>
              </w:rPr>
              <w:t xml:space="preserve">Решать задачи </w:t>
            </w:r>
            <w:r w:rsidRPr="00964CDD">
              <w:rPr>
                <w:iCs/>
              </w:rPr>
              <w:t xml:space="preserve">в 1–2 </w:t>
            </w:r>
            <w:r w:rsidRPr="00964CDD">
              <w:t>действия на сложение и вычитание (рабочая тетрадь).</w:t>
            </w:r>
          </w:p>
          <w:p w:rsidR="00255C01" w:rsidRPr="00964CDD" w:rsidRDefault="00255C01" w:rsidP="00B5399E">
            <w:r w:rsidRPr="00964CDD">
              <w:rPr>
                <w:i/>
              </w:rPr>
              <w:t>Дополнять</w:t>
            </w:r>
            <w:r w:rsidRPr="00964CDD">
              <w:t xml:space="preserve"> краткую запись условия числ</w:t>
            </w:r>
            <w:r w:rsidRPr="00964CDD">
              <w:t>о</w:t>
            </w:r>
            <w:r w:rsidRPr="00964CDD">
              <w:t>выми данными.</w:t>
            </w:r>
          </w:p>
          <w:p w:rsidR="00255C01" w:rsidRPr="00964CDD" w:rsidRDefault="00255C01" w:rsidP="00B5399E">
            <w:pPr>
              <w:spacing w:after="120"/>
              <w:jc w:val="both"/>
            </w:pPr>
            <w:r w:rsidRPr="00964CDD">
              <w:rPr>
                <w:i/>
              </w:rPr>
              <w:t xml:space="preserve">Выполнять устные вычисления </w:t>
            </w:r>
            <w:r w:rsidRPr="00964CDD">
              <w:t>в пределах 100 без перехода через десяток.</w:t>
            </w:r>
          </w:p>
          <w:p w:rsidR="00255C01" w:rsidRPr="00E932BC" w:rsidRDefault="00255C01" w:rsidP="00E932BC">
            <w:pPr>
              <w:jc w:val="center"/>
              <w:rPr>
                <w:sz w:val="16"/>
                <w:szCs w:val="16"/>
              </w:rPr>
            </w:pP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B5399E">
            <w:r w:rsidRPr="00964CDD">
              <w:rPr>
                <w:i/>
              </w:rPr>
              <w:t>Читать схемы</w:t>
            </w:r>
            <w:r w:rsidRPr="00964CDD">
              <w:t>, иллюстрирующие отнош</w:t>
            </w:r>
            <w:r w:rsidRPr="00964CDD">
              <w:t>е</w:t>
            </w:r>
            <w:r w:rsidRPr="00964CDD">
              <w:t xml:space="preserve">ние данных как частей к целому. </w:t>
            </w:r>
          </w:p>
          <w:p w:rsidR="00255C01" w:rsidRPr="00964CDD" w:rsidRDefault="00255C01" w:rsidP="00B5399E">
            <w:pPr>
              <w:rPr>
                <w:i/>
                <w:iCs/>
              </w:rPr>
            </w:pPr>
            <w:r w:rsidRPr="00964CDD">
              <w:rPr>
                <w:i/>
                <w:iCs/>
              </w:rPr>
              <w:t xml:space="preserve">Анализировать </w:t>
            </w:r>
            <w:r w:rsidRPr="00964CDD">
              <w:rPr>
                <w:iCs/>
              </w:rPr>
              <w:t>условие задачи</w:t>
            </w:r>
            <w:r w:rsidRPr="00964CDD">
              <w:rPr>
                <w:i/>
                <w:iCs/>
              </w:rPr>
              <w:t xml:space="preserve">, </w:t>
            </w:r>
            <w:r w:rsidRPr="00964CDD">
              <w:rPr>
                <w:iCs/>
              </w:rPr>
              <w:t>вычленяя существенные данные.</w:t>
            </w:r>
            <w:r w:rsidRPr="00964CDD">
              <w:rPr>
                <w:i/>
                <w:iCs/>
              </w:rPr>
              <w:t xml:space="preserve"> </w:t>
            </w:r>
          </w:p>
          <w:p w:rsidR="00255C01" w:rsidRPr="00964CDD" w:rsidRDefault="00255C01" w:rsidP="00B5399E">
            <w:r w:rsidRPr="00964CDD">
              <w:rPr>
                <w:i/>
              </w:rPr>
              <w:t xml:space="preserve">Рассуждать </w:t>
            </w:r>
            <w:r w:rsidRPr="00964CDD">
              <w:rPr>
                <w:iCs/>
              </w:rPr>
              <w:t>при дополнении схемы числ</w:t>
            </w:r>
            <w:r w:rsidRPr="00964CDD">
              <w:rPr>
                <w:iCs/>
              </w:rPr>
              <w:t>о</w:t>
            </w:r>
            <w:r w:rsidRPr="00964CDD">
              <w:rPr>
                <w:iCs/>
              </w:rPr>
              <w:t>выми</w:t>
            </w:r>
            <w:r w:rsidRPr="00964CDD">
              <w:t xml:space="preserve"> данными. </w:t>
            </w:r>
          </w:p>
          <w:p w:rsidR="00255C01" w:rsidRPr="00964CDD" w:rsidRDefault="00255C01" w:rsidP="00B5399E">
            <w:pPr>
              <w:rPr>
                <w:iCs/>
              </w:rPr>
            </w:pPr>
            <w:r w:rsidRPr="00964CDD">
              <w:rPr>
                <w:i/>
                <w:iCs/>
              </w:rPr>
              <w:t xml:space="preserve">Придумывать задачи </w:t>
            </w:r>
            <w:r w:rsidRPr="00964CDD">
              <w:rPr>
                <w:iCs/>
              </w:rPr>
              <w:t>в соответствии с з</w:t>
            </w:r>
            <w:r w:rsidRPr="00964CDD">
              <w:rPr>
                <w:iCs/>
              </w:rPr>
              <w:t>а</w:t>
            </w:r>
            <w:r w:rsidRPr="00964CDD">
              <w:rPr>
                <w:iCs/>
              </w:rPr>
              <w:t>данной схемой, табличными данными, реш</w:t>
            </w:r>
            <w:r w:rsidRPr="00964CDD">
              <w:rPr>
                <w:iCs/>
              </w:rPr>
              <w:t>е</w:t>
            </w:r>
            <w:r w:rsidRPr="00964CDD">
              <w:rPr>
                <w:iCs/>
              </w:rPr>
              <w:t>нием по действиям, алгоритмом вычислений.</w:t>
            </w:r>
          </w:p>
          <w:p w:rsidR="00255C01" w:rsidRPr="00964CDD" w:rsidRDefault="00255C01" w:rsidP="00B5399E">
            <w:r w:rsidRPr="00964CDD">
              <w:rPr>
                <w:i/>
              </w:rPr>
              <w:t>Комбинировать</w:t>
            </w:r>
            <w:r w:rsidRPr="00964CDD">
              <w:t xml:space="preserve"> числа для получения зада</w:t>
            </w:r>
            <w:r w:rsidRPr="00964CDD">
              <w:t>н</w:t>
            </w:r>
            <w:r w:rsidRPr="00964CDD">
              <w:t>ной суммы.</w:t>
            </w:r>
          </w:p>
          <w:p w:rsidR="00255C01" w:rsidRPr="00964CDD" w:rsidRDefault="00255C01" w:rsidP="00B5399E">
            <w:pPr>
              <w:rPr>
                <w:iCs/>
              </w:rPr>
            </w:pPr>
            <w:r w:rsidRPr="00964CDD">
              <w:rPr>
                <w:i/>
                <w:iCs/>
              </w:rPr>
              <w:t>Сотрудничать</w:t>
            </w:r>
            <w:r w:rsidRPr="00964CDD">
              <w:t xml:space="preserve"> при выполнении заданий в паре</w:t>
            </w:r>
          </w:p>
        </w:tc>
        <w:tc>
          <w:tcPr>
            <w:tcW w:w="769" w:type="pct"/>
          </w:tcPr>
          <w:p w:rsidR="00255C01" w:rsidRPr="00DA5D60" w:rsidRDefault="00255C01" w:rsidP="009B2E74">
            <w:r>
              <w:rPr>
                <w:iCs/>
              </w:rPr>
              <w:t xml:space="preserve">ИКТ </w:t>
            </w:r>
            <w:r w:rsidRPr="00DA5D60">
              <w:t xml:space="preserve">  ИД </w:t>
            </w:r>
            <w:r>
              <w:t xml:space="preserve"> «Текст</w:t>
            </w:r>
            <w:r>
              <w:t>о</w:t>
            </w:r>
            <w:r>
              <w:t>вые задачи»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121"/>
        </w:trPr>
        <w:tc>
          <w:tcPr>
            <w:tcW w:w="210" w:type="pct"/>
          </w:tcPr>
          <w:p w:rsidR="00255C01" w:rsidRPr="00964CDD" w:rsidRDefault="00255C01" w:rsidP="00085ECE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r w:rsidRPr="00964CDD">
              <w:rPr>
                <w:bCs/>
              </w:rPr>
              <w:t>2</w:t>
            </w:r>
            <w:r>
              <w:rPr>
                <w:bCs/>
              </w:rPr>
              <w:t>3</w:t>
            </w:r>
            <w:r w:rsidRPr="00964CDD">
              <w:rPr>
                <w:bCs/>
              </w:rPr>
              <w:t>.09.</w:t>
            </w:r>
          </w:p>
        </w:tc>
        <w:tc>
          <w:tcPr>
            <w:tcW w:w="222" w:type="pct"/>
            <w:gridSpan w:val="2"/>
          </w:tcPr>
          <w:p w:rsidR="00255C01" w:rsidRPr="00964CDD" w:rsidRDefault="00255C01" w:rsidP="00085ECE"/>
        </w:tc>
        <w:tc>
          <w:tcPr>
            <w:tcW w:w="650" w:type="pct"/>
            <w:gridSpan w:val="4"/>
          </w:tcPr>
          <w:p w:rsidR="00255C01" w:rsidRDefault="00255C01" w:rsidP="00E932BC">
            <w:r w:rsidRPr="00E932BC">
              <w:t>Решение текст</w:t>
            </w:r>
            <w:r w:rsidRPr="00E932BC">
              <w:t>о</w:t>
            </w:r>
            <w:r w:rsidRPr="00E932BC">
              <w:t>вых задач</w:t>
            </w:r>
            <w:r>
              <w:t>.</w:t>
            </w:r>
          </w:p>
          <w:p w:rsidR="00255C01" w:rsidRPr="00E932BC" w:rsidRDefault="00255C01" w:rsidP="00E932BC">
            <w:r w:rsidRPr="00E932BC">
              <w:t>(У. стр. 24—25)</w:t>
            </w:r>
          </w:p>
          <w:p w:rsidR="00255C01" w:rsidRPr="00964CDD" w:rsidRDefault="00255C01" w:rsidP="00085ECE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085ECE">
            <w:r w:rsidRPr="00964CDD">
              <w:t>Формирование умений восст</w:t>
            </w:r>
            <w:r w:rsidRPr="00964CDD">
              <w:t>а</w:t>
            </w:r>
            <w:r w:rsidRPr="00964CDD">
              <w:t>навливать задачу по схеме и р</w:t>
            </w:r>
            <w:r w:rsidRPr="00964CDD">
              <w:t>и</w:t>
            </w:r>
            <w:r w:rsidRPr="00964CDD">
              <w:t>сунку, краткой записи и рису</w:t>
            </w:r>
            <w:r w:rsidRPr="00964CDD">
              <w:t>н</w:t>
            </w:r>
            <w:r w:rsidRPr="00964CDD">
              <w:t>ку, записи решения и рисунку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30" w:type="pct"/>
            <w:gridSpan w:val="4"/>
            <w:vMerge/>
          </w:tcPr>
          <w:p w:rsidR="00255C01" w:rsidRPr="00964CDD" w:rsidRDefault="00255C01" w:rsidP="0071366C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9B2E74">
            <w:pPr>
              <w:jc w:val="both"/>
              <w:rPr>
                <w:iCs/>
              </w:rPr>
            </w:pPr>
            <w:r>
              <w:rPr>
                <w:iCs/>
              </w:rPr>
              <w:t>ИКТ Презентация «Задачи»</w:t>
            </w:r>
          </w:p>
          <w:p w:rsidR="00255C01" w:rsidRPr="00DA5D60" w:rsidRDefault="00255C01" w:rsidP="009B2E74">
            <w:pPr>
              <w:jc w:val="both"/>
              <w:rPr>
                <w:b/>
                <w:bCs/>
                <w:iCs/>
                <w:u w:val="single"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r>
              <w:rPr>
                <w:bCs/>
              </w:rPr>
              <w:t>24.09.</w:t>
            </w:r>
          </w:p>
        </w:tc>
        <w:tc>
          <w:tcPr>
            <w:tcW w:w="222" w:type="pct"/>
            <w:gridSpan w:val="2"/>
          </w:tcPr>
          <w:p w:rsidR="00255C01" w:rsidRPr="00964CDD" w:rsidRDefault="00255C01" w:rsidP="0071366C"/>
        </w:tc>
        <w:tc>
          <w:tcPr>
            <w:tcW w:w="650" w:type="pct"/>
            <w:gridSpan w:val="4"/>
          </w:tcPr>
          <w:p w:rsidR="00255C01" w:rsidRPr="00E932BC" w:rsidRDefault="00255C01" w:rsidP="00E932BC">
            <w:r w:rsidRPr="00E932BC">
              <w:t>Длина, площадь, объём.</w:t>
            </w:r>
          </w:p>
          <w:p w:rsidR="00255C01" w:rsidRPr="00E932BC" w:rsidRDefault="00255C01" w:rsidP="00E932BC">
            <w:r w:rsidRPr="00E932BC">
              <w:t xml:space="preserve"> (У. стр. 26—27)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6F1112">
            <w:r w:rsidRPr="00964CDD">
              <w:t xml:space="preserve">Повторение: длина, площадь, объём. </w:t>
            </w:r>
          </w:p>
          <w:p w:rsidR="00255C01" w:rsidRPr="00964CDD" w:rsidRDefault="00255C01" w:rsidP="006F1112">
            <w:r w:rsidRPr="00964CDD">
              <w:t>Знакомство с понятиями «ед</w:t>
            </w:r>
            <w:r w:rsidRPr="00964CDD">
              <w:t>и</w:t>
            </w:r>
            <w:r w:rsidRPr="00964CDD">
              <w:t>ничный отрезок», «единичный квадрат», «единичный куб»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30" w:type="pct"/>
            <w:gridSpan w:val="4"/>
          </w:tcPr>
          <w:p w:rsidR="00255C01" w:rsidRPr="00964CDD" w:rsidRDefault="00255C01" w:rsidP="006F1112">
            <w:pPr>
              <w:jc w:val="both"/>
            </w:pPr>
            <w:r w:rsidRPr="00964CDD">
              <w:rPr>
                <w:i/>
              </w:rPr>
              <w:t>Вычислять длину ломаной, периметр мног</w:t>
            </w:r>
            <w:r w:rsidRPr="00964CDD">
              <w:rPr>
                <w:i/>
              </w:rPr>
              <w:t>о</w:t>
            </w:r>
            <w:r w:rsidRPr="00964CDD">
              <w:rPr>
                <w:i/>
              </w:rPr>
              <w:t xml:space="preserve">угольника </w:t>
            </w:r>
            <w:r w:rsidRPr="00964CDD">
              <w:t xml:space="preserve">в единичных отрезках. </w:t>
            </w:r>
            <w:r w:rsidRPr="00964CDD">
              <w:rPr>
                <w:i/>
              </w:rPr>
              <w:t>Опред</w:t>
            </w:r>
            <w:r w:rsidRPr="00964CDD">
              <w:rPr>
                <w:i/>
              </w:rPr>
              <w:t>е</w:t>
            </w:r>
            <w:r w:rsidRPr="00964CDD">
              <w:rPr>
                <w:i/>
              </w:rPr>
              <w:t>лять площадь</w:t>
            </w:r>
            <w:r w:rsidRPr="00964CDD">
              <w:t xml:space="preserve"> геометрических фигур в ед</w:t>
            </w:r>
            <w:r w:rsidRPr="00964CDD">
              <w:t>и</w:t>
            </w:r>
            <w:r w:rsidRPr="00964CDD">
              <w:t xml:space="preserve">ничных квадратах. </w:t>
            </w:r>
          </w:p>
          <w:p w:rsidR="00255C01" w:rsidRPr="00964CDD" w:rsidRDefault="00255C01" w:rsidP="006F1112">
            <w:r w:rsidRPr="00964CDD">
              <w:rPr>
                <w:i/>
              </w:rPr>
              <w:t>Определять объём</w:t>
            </w:r>
            <w:r w:rsidRPr="00964CDD">
              <w:t xml:space="preserve"> геометрических фигур в единичных кубиках.</w:t>
            </w:r>
          </w:p>
          <w:p w:rsidR="00255C01" w:rsidRPr="00E932BC" w:rsidRDefault="00255C01" w:rsidP="00E932BC">
            <w:pPr>
              <w:jc w:val="center"/>
              <w:rPr>
                <w:sz w:val="16"/>
                <w:szCs w:val="16"/>
              </w:rPr>
            </w:pP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6F1112">
            <w:pPr>
              <w:rPr>
                <w:iCs/>
              </w:rPr>
            </w:pPr>
            <w:r w:rsidRPr="00964CDD">
              <w:rPr>
                <w:i/>
                <w:iCs/>
              </w:rPr>
              <w:t xml:space="preserve">Ориентироваться </w:t>
            </w:r>
            <w:r w:rsidRPr="00964CDD">
              <w:rPr>
                <w:iCs/>
              </w:rPr>
              <w:t>в рисунке-схеме.</w:t>
            </w:r>
          </w:p>
          <w:p w:rsidR="00255C01" w:rsidRPr="00964CDD" w:rsidRDefault="00255C01" w:rsidP="006F1112">
            <w:pPr>
              <w:rPr>
                <w:iCs/>
              </w:rPr>
            </w:pPr>
            <w:r w:rsidRPr="00964CDD">
              <w:rPr>
                <w:iCs/>
              </w:rPr>
              <w:t>С</w:t>
            </w:r>
            <w:r w:rsidRPr="00964CDD">
              <w:rPr>
                <w:i/>
                <w:iCs/>
              </w:rPr>
              <w:t xml:space="preserve">оотносить </w:t>
            </w:r>
            <w:r w:rsidRPr="00964CDD">
              <w:t xml:space="preserve">длину пути, выраженную в </w:t>
            </w:r>
            <w:r w:rsidRPr="00964CDD">
              <w:rPr>
                <w:iCs/>
              </w:rPr>
              <w:t>ра</w:t>
            </w:r>
            <w:r w:rsidRPr="00964CDD">
              <w:rPr>
                <w:iCs/>
              </w:rPr>
              <w:t>з</w:t>
            </w:r>
            <w:r w:rsidRPr="00964CDD">
              <w:rPr>
                <w:iCs/>
              </w:rPr>
              <w:t>ных единицах (метрах, шагах)</w:t>
            </w:r>
          </w:p>
        </w:tc>
        <w:tc>
          <w:tcPr>
            <w:tcW w:w="769" w:type="pct"/>
          </w:tcPr>
          <w:p w:rsidR="00255C01" w:rsidRPr="00DA5D60" w:rsidRDefault="00255C01" w:rsidP="009B2E74">
            <w:r w:rsidRPr="00DA5D60">
              <w:rPr>
                <w:iCs/>
              </w:rPr>
              <w:t>ИКТ:</w:t>
            </w:r>
            <w:r>
              <w:t xml:space="preserve">    Презентация «Площадь»</w:t>
            </w:r>
          </w:p>
          <w:p w:rsidR="00255C01" w:rsidRPr="00DA5D60" w:rsidRDefault="00255C01" w:rsidP="009B2E74">
            <w:pPr>
              <w:jc w:val="both"/>
              <w:rPr>
                <w:iCs/>
                <w:u w:val="single"/>
                <w:lang w:val="en-US"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93"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5399E">
            <w:pPr>
              <w:rPr>
                <w:bCs/>
              </w:rPr>
            </w:pPr>
            <w:r>
              <w:rPr>
                <w:bCs/>
              </w:rPr>
              <w:t>25.09.</w:t>
            </w:r>
          </w:p>
        </w:tc>
        <w:tc>
          <w:tcPr>
            <w:tcW w:w="222" w:type="pct"/>
            <w:gridSpan w:val="2"/>
            <w:vMerge w:val="restart"/>
          </w:tcPr>
          <w:p w:rsidR="00255C01" w:rsidRPr="00964CDD" w:rsidRDefault="00255C01" w:rsidP="00B5399E"/>
        </w:tc>
        <w:tc>
          <w:tcPr>
            <w:tcW w:w="650" w:type="pct"/>
            <w:gridSpan w:val="4"/>
            <w:vMerge w:val="restart"/>
          </w:tcPr>
          <w:p w:rsidR="00255C01" w:rsidRPr="00E932BC" w:rsidRDefault="00255C01" w:rsidP="006F1112">
            <w:r w:rsidRPr="00E932BC">
              <w:t>Повторение, обобщение из</w:t>
            </w:r>
            <w:r w:rsidRPr="00E932BC">
              <w:t>у</w:t>
            </w:r>
            <w:r w:rsidRPr="00E932BC">
              <w:t>ченного.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  <w:r w:rsidRPr="00E932BC">
              <w:t xml:space="preserve"> (У.стр. 28—35)</w:t>
            </w:r>
          </w:p>
        </w:tc>
        <w:tc>
          <w:tcPr>
            <w:tcW w:w="1135" w:type="pct"/>
            <w:vMerge w:val="restart"/>
          </w:tcPr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222" w:type="pct"/>
            <w:vMerge w:val="restart"/>
          </w:tcPr>
          <w:p w:rsidR="00255C01" w:rsidRPr="00964CDD" w:rsidRDefault="00255C01" w:rsidP="00E932BC">
            <w:pPr>
              <w:jc w:val="center"/>
            </w:pPr>
            <w:r>
              <w:t>2</w:t>
            </w:r>
          </w:p>
        </w:tc>
        <w:tc>
          <w:tcPr>
            <w:tcW w:w="1530" w:type="pct"/>
            <w:gridSpan w:val="4"/>
            <w:vMerge w:val="restart"/>
          </w:tcPr>
          <w:p w:rsidR="00255C01" w:rsidRPr="00964CDD" w:rsidRDefault="00255C01" w:rsidP="00175F35">
            <w:pPr>
              <w:jc w:val="both"/>
              <w:rPr>
                <w:i/>
              </w:rPr>
            </w:pPr>
            <w:r w:rsidRPr="00964CDD">
              <w:rPr>
                <w:i/>
              </w:rPr>
              <w:t xml:space="preserve">Записывать </w:t>
            </w:r>
            <w:r w:rsidRPr="00964CDD">
              <w:t>числа цифрами.</w:t>
            </w:r>
          </w:p>
          <w:p w:rsidR="00255C01" w:rsidRPr="00964CDD" w:rsidRDefault="00255C01" w:rsidP="00175F35">
            <w:pPr>
              <w:jc w:val="both"/>
            </w:pPr>
            <w:bookmarkStart w:id="0" w:name="OLE_LINK1"/>
            <w:r w:rsidRPr="00964CDD">
              <w:rPr>
                <w:i/>
              </w:rPr>
              <w:t xml:space="preserve">Складывать и вычитать </w:t>
            </w:r>
            <w:r w:rsidRPr="00964CDD">
              <w:t>числа в пределах 100 без перехода через разряд.</w:t>
            </w:r>
            <w:bookmarkEnd w:id="0"/>
          </w:p>
          <w:p w:rsidR="00255C01" w:rsidRPr="00964CDD" w:rsidRDefault="00255C01" w:rsidP="00175F35">
            <w:pPr>
              <w:jc w:val="both"/>
            </w:pPr>
            <w:r w:rsidRPr="00964CDD">
              <w:rPr>
                <w:i/>
              </w:rPr>
              <w:t>Сравнивать</w:t>
            </w:r>
            <w:r w:rsidRPr="00964CDD">
              <w:t xml:space="preserve"> числа и результаты вычислений.</w:t>
            </w:r>
          </w:p>
          <w:p w:rsidR="00255C01" w:rsidRPr="00964CDD" w:rsidRDefault="00255C01" w:rsidP="00175F35">
            <w:pPr>
              <w:spacing w:after="120"/>
              <w:jc w:val="both"/>
            </w:pPr>
            <w:r w:rsidRPr="00964CDD">
              <w:rPr>
                <w:i/>
              </w:rPr>
              <w:t>Решать задачи</w:t>
            </w:r>
            <w:r w:rsidRPr="00964CDD">
              <w:t xml:space="preserve"> в 1-2 действия на увелич</w:t>
            </w:r>
            <w:r w:rsidRPr="00964CDD">
              <w:t>е</w:t>
            </w:r>
            <w:r w:rsidRPr="00964CDD">
              <w:t xml:space="preserve">ние/уменьшение </w:t>
            </w:r>
            <w:r w:rsidRPr="00964CDD">
              <w:rPr>
                <w:b/>
                <w:bCs/>
              </w:rPr>
              <w:t>на</w:t>
            </w:r>
            <w:r w:rsidRPr="00964CDD">
              <w:t xml:space="preserve"> несколько единиц, н</w:t>
            </w:r>
            <w:r w:rsidRPr="00964CDD">
              <w:t>а</w:t>
            </w:r>
            <w:r w:rsidRPr="00964CDD">
              <w:t>хождение суммы (рабочая тетрадь).</w:t>
            </w:r>
          </w:p>
          <w:p w:rsidR="00255C01" w:rsidRPr="00E932BC" w:rsidRDefault="00255C01" w:rsidP="00E932BC">
            <w:pPr>
              <w:jc w:val="center"/>
              <w:rPr>
                <w:sz w:val="16"/>
                <w:szCs w:val="16"/>
              </w:rPr>
            </w:pP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175F35">
            <w:r w:rsidRPr="00964CDD">
              <w:rPr>
                <w:i/>
              </w:rPr>
              <w:t>Выбирать</w:t>
            </w:r>
            <w:r w:rsidRPr="00964CDD">
              <w:t xml:space="preserve"> правильный ответ из предложе</w:t>
            </w:r>
            <w:r w:rsidRPr="00964CDD">
              <w:t>н</w:t>
            </w:r>
            <w:r w:rsidRPr="00964CDD">
              <w:t>ных.</w:t>
            </w:r>
          </w:p>
          <w:p w:rsidR="00255C01" w:rsidRPr="00964CDD" w:rsidRDefault="00255C01" w:rsidP="00175F35">
            <w:r w:rsidRPr="00964CDD">
              <w:rPr>
                <w:i/>
              </w:rPr>
              <w:t xml:space="preserve">Определять </w:t>
            </w:r>
            <w:r w:rsidRPr="00964CDD">
              <w:rPr>
                <w:iCs/>
              </w:rPr>
              <w:t>свои интересы и</w:t>
            </w:r>
            <w:r w:rsidRPr="00964CDD">
              <w:rPr>
                <w:i/>
              </w:rPr>
              <w:t xml:space="preserve"> выбирать </w:t>
            </w:r>
            <w:r w:rsidRPr="00964CDD">
              <w:t>за</w:t>
            </w:r>
            <w:r>
              <w:t>-</w:t>
            </w:r>
            <w:r w:rsidRPr="00964CDD">
              <w:t>дания из вариативной части (</w:t>
            </w:r>
            <w:r w:rsidRPr="00964CDD">
              <w:rPr>
                <w:i/>
              </w:rPr>
              <w:t>расшифров</w:t>
            </w:r>
            <w:r w:rsidRPr="00964CDD">
              <w:rPr>
                <w:i/>
              </w:rPr>
              <w:t>ы</w:t>
            </w:r>
            <w:r w:rsidRPr="00964CDD">
              <w:rPr>
                <w:i/>
              </w:rPr>
              <w:t>вать</w:t>
            </w:r>
            <w:r w:rsidRPr="00964CDD">
              <w:t xml:space="preserve"> слова; у</w:t>
            </w:r>
            <w:r w:rsidRPr="00964CDD">
              <w:rPr>
                <w:i/>
              </w:rPr>
              <w:t>частвовать</w:t>
            </w:r>
            <w:r w:rsidRPr="00964CDD">
              <w:t xml:space="preserve"> в учебных играх, </w:t>
            </w:r>
            <w:r w:rsidRPr="00964CDD">
              <w:rPr>
                <w:i/>
              </w:rPr>
              <w:t>устанавливая</w:t>
            </w:r>
            <w:r w:rsidRPr="00964CDD">
              <w:t xml:space="preserve"> очередность действий, </w:t>
            </w:r>
            <w:r w:rsidRPr="00964CDD">
              <w:rPr>
                <w:i/>
              </w:rPr>
              <w:t>с</w:t>
            </w:r>
            <w:r>
              <w:rPr>
                <w:i/>
              </w:rPr>
              <w:t>о</w:t>
            </w:r>
            <w:r w:rsidRPr="00964CDD">
              <w:rPr>
                <w:i/>
              </w:rPr>
              <w:t>бл</w:t>
            </w:r>
            <w:r w:rsidRPr="00964CDD">
              <w:rPr>
                <w:i/>
              </w:rPr>
              <w:t>ю</w:t>
            </w:r>
            <w:r w:rsidRPr="00964CDD">
              <w:rPr>
                <w:i/>
              </w:rPr>
              <w:t>дая правила</w:t>
            </w:r>
            <w:r w:rsidRPr="00964CDD">
              <w:t xml:space="preserve"> общения при работе в парах; р</w:t>
            </w:r>
            <w:r w:rsidRPr="00964CDD">
              <w:rPr>
                <w:i/>
              </w:rPr>
              <w:t xml:space="preserve">ешать </w:t>
            </w:r>
            <w:r w:rsidRPr="00964CDD">
              <w:t>комбинаторные и логические зад</w:t>
            </w:r>
            <w:r w:rsidRPr="00964CDD">
              <w:t>а</w:t>
            </w:r>
            <w:r w:rsidRPr="00964CDD">
              <w:t xml:space="preserve">чи; </w:t>
            </w:r>
            <w:r w:rsidRPr="00964CDD">
              <w:rPr>
                <w:i/>
              </w:rPr>
              <w:t xml:space="preserve">устанавливать закономерность </w:t>
            </w:r>
            <w:r w:rsidRPr="00964CDD">
              <w:t>и</w:t>
            </w:r>
            <w:r w:rsidRPr="00964CDD">
              <w:rPr>
                <w:i/>
              </w:rPr>
              <w:t xml:space="preserve"> в</w:t>
            </w:r>
            <w:r w:rsidRPr="00964CDD">
              <w:rPr>
                <w:i/>
              </w:rPr>
              <w:t>ы</w:t>
            </w:r>
            <w:r w:rsidRPr="00964CDD">
              <w:rPr>
                <w:i/>
              </w:rPr>
              <w:t xml:space="preserve">полнять вычисления </w:t>
            </w:r>
            <w:r w:rsidRPr="00964CDD">
              <w:t>по аналогии).</w:t>
            </w:r>
          </w:p>
          <w:p w:rsidR="00255C01" w:rsidRDefault="00255C01" w:rsidP="00E932BC">
            <w:r w:rsidRPr="00964CDD">
              <w:rPr>
                <w:i/>
              </w:rPr>
              <w:t xml:space="preserve">Применять умения </w:t>
            </w:r>
            <w:r w:rsidRPr="00964CDD">
              <w:t>в нестандартной ситу</w:t>
            </w:r>
            <w:r w:rsidRPr="00964CDD">
              <w:t>а</w:t>
            </w:r>
            <w:r w:rsidRPr="00964CDD">
              <w:t>ции</w:t>
            </w:r>
            <w:r w:rsidRPr="00964CDD">
              <w:rPr>
                <w:i/>
              </w:rPr>
              <w:t xml:space="preserve"> (выполнять вычисления, </w:t>
            </w:r>
            <w:r w:rsidRPr="00964CDD">
              <w:t>заданные с п</w:t>
            </w:r>
            <w:r w:rsidRPr="00964CDD">
              <w:t>о</w:t>
            </w:r>
            <w:r w:rsidRPr="00964CDD">
              <w:t>мощью схем, рисунков, цепочек)</w:t>
            </w:r>
          </w:p>
          <w:p w:rsidR="00255C01" w:rsidRDefault="00255C01" w:rsidP="00E932BC"/>
          <w:p w:rsidR="00255C01" w:rsidRDefault="00255C01" w:rsidP="00E932BC">
            <w:pPr>
              <w:rPr>
                <w:iCs/>
              </w:rPr>
            </w:pPr>
          </w:p>
          <w:p w:rsidR="00255C01" w:rsidRPr="00964CDD" w:rsidRDefault="00255C01" w:rsidP="00E932BC">
            <w:pPr>
              <w:rPr>
                <w:iCs/>
              </w:rPr>
            </w:pPr>
          </w:p>
        </w:tc>
        <w:tc>
          <w:tcPr>
            <w:tcW w:w="769" w:type="pct"/>
            <w:vMerge w:val="restart"/>
          </w:tcPr>
          <w:p w:rsidR="00255C01" w:rsidRPr="00DA5D60" w:rsidRDefault="00255C01" w:rsidP="009B2E74">
            <w:pPr>
              <w:jc w:val="both"/>
              <w:rPr>
                <w:iCs/>
              </w:rPr>
            </w:pPr>
            <w:r w:rsidRPr="00DA5D60">
              <w:rPr>
                <w:iCs/>
              </w:rPr>
              <w:t>ИД</w:t>
            </w:r>
            <w:r>
              <w:rPr>
                <w:iCs/>
              </w:rPr>
              <w:t xml:space="preserve"> «</w:t>
            </w:r>
            <w:r w:rsidRPr="00E932BC">
              <w:t>Повторение</w:t>
            </w:r>
            <w:r>
              <w:rPr>
                <w:iCs/>
              </w:rPr>
              <w:t>»</w:t>
            </w:r>
          </w:p>
          <w:p w:rsidR="00255C01" w:rsidRPr="00DA5D60" w:rsidRDefault="00255C01" w:rsidP="009B2E74">
            <w:r w:rsidRPr="00DA5D60">
              <w:rPr>
                <w:iCs/>
              </w:rPr>
              <w:t>Игровые</w:t>
            </w:r>
          </w:p>
          <w:p w:rsidR="00255C01" w:rsidRPr="00964CDD" w:rsidRDefault="00255C01" w:rsidP="009B2E74">
            <w:pPr>
              <w:tabs>
                <w:tab w:val="left" w:pos="851"/>
              </w:tabs>
              <w:jc w:val="both"/>
              <w:rPr>
                <w:color w:val="FF0000"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5823"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5399E">
            <w:pPr>
              <w:rPr>
                <w:bCs/>
              </w:rPr>
            </w:pPr>
            <w:r>
              <w:rPr>
                <w:bCs/>
              </w:rPr>
              <w:t>26.09.</w:t>
            </w:r>
          </w:p>
        </w:tc>
        <w:tc>
          <w:tcPr>
            <w:tcW w:w="222" w:type="pct"/>
            <w:gridSpan w:val="2"/>
            <w:vMerge/>
          </w:tcPr>
          <w:p w:rsidR="00255C01" w:rsidRPr="00964CDD" w:rsidRDefault="00255C01" w:rsidP="00B5399E">
            <w:pPr>
              <w:rPr>
                <w:bCs/>
              </w:rPr>
            </w:pPr>
          </w:p>
        </w:tc>
        <w:tc>
          <w:tcPr>
            <w:tcW w:w="650" w:type="pct"/>
            <w:gridSpan w:val="4"/>
            <w:vMerge/>
          </w:tcPr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  <w:vMerge/>
          </w:tcPr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222" w:type="pct"/>
            <w:vMerge/>
          </w:tcPr>
          <w:p w:rsidR="00255C01" w:rsidRPr="00964CDD" w:rsidRDefault="00255C01" w:rsidP="007A4282"/>
        </w:tc>
        <w:tc>
          <w:tcPr>
            <w:tcW w:w="1530" w:type="pct"/>
            <w:gridSpan w:val="4"/>
            <w:vMerge/>
          </w:tcPr>
          <w:p w:rsidR="00255C01" w:rsidRPr="00964CDD" w:rsidRDefault="00255C01" w:rsidP="00175F35">
            <w:pPr>
              <w:jc w:val="both"/>
              <w:rPr>
                <w:i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7A4282">
            <w:pPr>
              <w:tabs>
                <w:tab w:val="left" w:pos="851"/>
              </w:tabs>
              <w:jc w:val="both"/>
              <w:rPr>
                <w:color w:val="FF0000"/>
              </w:rPr>
            </w:pPr>
          </w:p>
        </w:tc>
      </w:tr>
      <w:tr w:rsidR="00255C01" w:rsidRPr="00964CDD" w:rsidTr="00E932BC">
        <w:trPr>
          <w:cantSplit/>
          <w:trHeight w:val="418"/>
        </w:trPr>
        <w:tc>
          <w:tcPr>
            <w:tcW w:w="210" w:type="pct"/>
          </w:tcPr>
          <w:p w:rsidR="00255C01" w:rsidRPr="00964CDD" w:rsidRDefault="00255C01" w:rsidP="006F1112">
            <w:pPr>
              <w:jc w:val="center"/>
              <w:rPr>
                <w:b/>
              </w:rPr>
            </w:pPr>
          </w:p>
        </w:tc>
        <w:tc>
          <w:tcPr>
            <w:tcW w:w="4790" w:type="pct"/>
            <w:gridSpan w:val="14"/>
          </w:tcPr>
          <w:p w:rsidR="00255C01" w:rsidRDefault="00255C01" w:rsidP="006F1112">
            <w:pPr>
              <w:jc w:val="center"/>
              <w:rPr>
                <w:b/>
              </w:rPr>
            </w:pPr>
          </w:p>
          <w:p w:rsidR="00255C01" w:rsidRPr="00964CDD" w:rsidRDefault="00255C01" w:rsidP="006F1112">
            <w:pPr>
              <w:jc w:val="center"/>
              <w:rPr>
                <w:bCs/>
              </w:rPr>
            </w:pPr>
            <w:r w:rsidRPr="00964CDD">
              <w:rPr>
                <w:b/>
              </w:rPr>
              <w:t>Сложение и вычитание до 20</w:t>
            </w:r>
            <w:r w:rsidRPr="00964CDD">
              <w:rPr>
                <w:bCs/>
              </w:rPr>
              <w:t xml:space="preserve"> </w:t>
            </w:r>
            <w:r w:rsidRPr="00964CDD">
              <w:rPr>
                <w:b/>
                <w:bCs/>
              </w:rPr>
              <w:t>(</w:t>
            </w:r>
            <w:r>
              <w:rPr>
                <w:b/>
                <w:bCs/>
              </w:rPr>
              <w:t>20</w:t>
            </w:r>
            <w:r w:rsidRPr="00964CDD">
              <w:rPr>
                <w:b/>
                <w:bCs/>
              </w:rPr>
              <w:t xml:space="preserve"> часов)</w:t>
            </w: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r>
              <w:rPr>
                <w:bCs/>
              </w:rPr>
              <w:t>30</w:t>
            </w:r>
            <w:r w:rsidRPr="00964CDD">
              <w:rPr>
                <w:bCs/>
              </w:rPr>
              <w:t>.</w:t>
            </w:r>
            <w:r>
              <w:rPr>
                <w:bCs/>
              </w:rPr>
              <w:t>09</w:t>
            </w:r>
            <w:r w:rsidRPr="00964CDD">
              <w:rPr>
                <w:bCs/>
              </w:rPr>
              <w:t>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</w:tcPr>
          <w:p w:rsidR="00255C01" w:rsidRDefault="00255C01" w:rsidP="00E932BC">
            <w:r w:rsidRPr="00E932BC">
              <w:t>Сложение и выч</w:t>
            </w:r>
            <w:r w:rsidRPr="00E932BC">
              <w:t>и</w:t>
            </w:r>
            <w:r w:rsidRPr="00E932BC">
              <w:t>тание в пределах 20.</w:t>
            </w:r>
            <w:r>
              <w:t xml:space="preserve"> </w:t>
            </w:r>
          </w:p>
          <w:p w:rsidR="00255C01" w:rsidRPr="00E932BC" w:rsidRDefault="00255C01" w:rsidP="00E932BC">
            <w:r w:rsidRPr="00E932BC">
              <w:rPr>
                <w:b/>
                <w:i/>
              </w:rPr>
              <w:t>Математич</w:t>
            </w:r>
            <w:r w:rsidRPr="00E932BC">
              <w:rPr>
                <w:b/>
                <w:i/>
              </w:rPr>
              <w:t>е</w:t>
            </w:r>
            <w:r w:rsidRPr="00E932BC">
              <w:rPr>
                <w:b/>
                <w:i/>
              </w:rPr>
              <w:t>ский диктант.</w:t>
            </w:r>
          </w:p>
          <w:p w:rsidR="00255C01" w:rsidRPr="00E932BC" w:rsidRDefault="00255C01" w:rsidP="00E932BC">
            <w:r w:rsidRPr="00E932BC">
              <w:t>(У. стр. 36—37)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6F1112">
            <w:r w:rsidRPr="00964CDD">
              <w:t>Повторение: сложение и выч</w:t>
            </w:r>
            <w:r w:rsidRPr="00964CDD">
              <w:t>и</w:t>
            </w:r>
            <w:r w:rsidRPr="00964CDD">
              <w:t xml:space="preserve">тание в пределах 20 без перехода через десяток. 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03" w:type="pct"/>
            <w:gridSpan w:val="3"/>
            <w:vMerge w:val="restart"/>
          </w:tcPr>
          <w:p w:rsidR="00255C01" w:rsidRPr="00964CDD" w:rsidRDefault="00255C01" w:rsidP="00F6503F">
            <w:r w:rsidRPr="00964CDD">
              <w:rPr>
                <w:i/>
              </w:rPr>
              <w:t xml:space="preserve">Складывать и вычитать </w:t>
            </w:r>
            <w:r w:rsidRPr="00964CDD">
              <w:t xml:space="preserve">числа в пределах 20 </w:t>
            </w:r>
            <w:r w:rsidRPr="00964CDD">
              <w:rPr>
                <w:lang w:val="en-US"/>
              </w:rPr>
              <w:t>c</w:t>
            </w:r>
            <w:r w:rsidRPr="00964CDD">
              <w:t xml:space="preserve"> переходом через десяток: 1) с опорой на таблицу сложения; 2) с опорой на состав числа 12;</w:t>
            </w:r>
            <w:r w:rsidRPr="00964CDD">
              <w:rPr>
                <w:i/>
                <w:iCs/>
              </w:rPr>
              <w:t xml:space="preserve"> </w:t>
            </w:r>
            <w:r w:rsidRPr="00964CDD">
              <w:rPr>
                <w:iCs/>
              </w:rPr>
              <w:t>3) дополняя</w:t>
            </w:r>
            <w:r w:rsidRPr="00964CDD">
              <w:t xml:space="preserve"> одно из слагаемых до десятка.</w:t>
            </w:r>
          </w:p>
          <w:p w:rsidR="00255C01" w:rsidRPr="00964CDD" w:rsidRDefault="00255C01" w:rsidP="00F6503F">
            <w:r w:rsidRPr="00964CDD">
              <w:rPr>
                <w:i/>
                <w:iCs/>
              </w:rPr>
              <w:t>Складывать числа</w:t>
            </w:r>
            <w:r w:rsidRPr="00964CDD">
              <w:t xml:space="preserve"> рациональным способом, группируя  слагаемые.</w:t>
            </w:r>
          </w:p>
          <w:p w:rsidR="00255C01" w:rsidRPr="00964CDD" w:rsidRDefault="00255C01" w:rsidP="00F6503F">
            <w:r w:rsidRPr="00964CDD">
              <w:rPr>
                <w:i/>
                <w:iCs/>
              </w:rPr>
              <w:t>Решать задачи</w:t>
            </w:r>
            <w:r w:rsidRPr="00964CDD">
              <w:t xml:space="preserve"> в 2-3 действия на увелич</w:t>
            </w:r>
            <w:r w:rsidRPr="00964CDD">
              <w:t>е</w:t>
            </w:r>
            <w:r w:rsidRPr="00964CDD">
              <w:t xml:space="preserve">ние/уменьшение </w:t>
            </w:r>
            <w:r w:rsidRPr="00964CDD">
              <w:rPr>
                <w:b/>
                <w:bCs/>
              </w:rPr>
              <w:t>на</w:t>
            </w:r>
            <w:r w:rsidRPr="00964CDD">
              <w:t xml:space="preserve"> несколько единиц, н</w:t>
            </w:r>
            <w:r w:rsidRPr="00964CDD">
              <w:t>а</w:t>
            </w:r>
            <w:r w:rsidRPr="00964CDD">
              <w:t>хождение суммы и остатка (рабочая те</w:t>
            </w:r>
            <w:r w:rsidRPr="00964CDD">
              <w:t>т</w:t>
            </w:r>
            <w:r w:rsidRPr="00964CDD">
              <w:t>радь).</w:t>
            </w:r>
          </w:p>
          <w:p w:rsidR="00255C01" w:rsidRPr="00964CDD" w:rsidRDefault="00255C01" w:rsidP="00F6503F">
            <w:r w:rsidRPr="00964CDD">
              <w:rPr>
                <w:i/>
                <w:iCs/>
              </w:rPr>
              <w:t>Составлять краткую запись</w:t>
            </w:r>
            <w:r w:rsidRPr="00964CDD">
              <w:t xml:space="preserve"> условия зад</w:t>
            </w:r>
            <w:r w:rsidRPr="00964CDD">
              <w:t>а</w:t>
            </w:r>
            <w:r w:rsidRPr="00964CDD">
              <w:t>чи.</w:t>
            </w:r>
          </w:p>
          <w:p w:rsidR="00255C01" w:rsidRPr="00E932BC" w:rsidRDefault="00255C01" w:rsidP="00E932BC">
            <w:pPr>
              <w:jc w:val="center"/>
              <w:rPr>
                <w:sz w:val="16"/>
                <w:szCs w:val="16"/>
              </w:rPr>
            </w:pP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F6503F">
            <w:r w:rsidRPr="00964CDD">
              <w:rPr>
                <w:i/>
              </w:rPr>
              <w:t>Соотносить модели</w:t>
            </w:r>
            <w:r w:rsidRPr="00964CDD">
              <w:t xml:space="preserve"> (рисунки, геометрич</w:t>
            </w:r>
            <w:r w:rsidRPr="00964CDD">
              <w:t>е</w:t>
            </w:r>
            <w:r w:rsidRPr="00964CDD">
              <w:t xml:space="preserve">ские фигуры) с числами, </w:t>
            </w:r>
            <w:r w:rsidRPr="00964CDD">
              <w:rPr>
                <w:i/>
                <w:iCs/>
              </w:rPr>
              <w:t>демонстрировать</w:t>
            </w:r>
            <w:r w:rsidRPr="00964CDD">
              <w:t xml:space="preserve"> на моделях состав чисел.</w:t>
            </w:r>
          </w:p>
          <w:p w:rsidR="00255C01" w:rsidRPr="00964CDD" w:rsidRDefault="00255C01" w:rsidP="00F6503F">
            <w:r w:rsidRPr="00964CDD">
              <w:rPr>
                <w:i/>
                <w:iCs/>
              </w:rPr>
              <w:t xml:space="preserve">Моделировать </w:t>
            </w:r>
            <w:r w:rsidRPr="00964CDD">
              <w:t>условие задачи с помощью схемы (рабочая тетрадь).</w:t>
            </w:r>
          </w:p>
          <w:p w:rsidR="00255C01" w:rsidRPr="00964CDD" w:rsidRDefault="00255C01" w:rsidP="00F6503F">
            <w:r w:rsidRPr="00964CDD">
              <w:rPr>
                <w:i/>
              </w:rPr>
              <w:t>Придумывать</w:t>
            </w:r>
            <w:r w:rsidRPr="00964CDD">
              <w:t xml:space="preserve"> задачи в соответствии со схемой, </w:t>
            </w:r>
            <w:r w:rsidRPr="00964CDD">
              <w:rPr>
                <w:i/>
              </w:rPr>
              <w:t>формулировать</w:t>
            </w:r>
            <w:r w:rsidRPr="00964CDD">
              <w:t xml:space="preserve"> условие задачи.</w:t>
            </w:r>
          </w:p>
          <w:p w:rsidR="00255C01" w:rsidRPr="00964CDD" w:rsidRDefault="00255C01" w:rsidP="00F6503F">
            <w:pPr>
              <w:rPr>
                <w:iCs/>
              </w:rPr>
            </w:pPr>
            <w:r w:rsidRPr="00964CDD">
              <w:rPr>
                <w:i/>
              </w:rPr>
              <w:t xml:space="preserve">Ориентироваться </w:t>
            </w:r>
            <w:r w:rsidRPr="00964CDD">
              <w:rPr>
                <w:iCs/>
              </w:rPr>
              <w:t>в таблице сложения.</w:t>
            </w:r>
          </w:p>
          <w:p w:rsidR="00255C01" w:rsidRPr="00964CDD" w:rsidRDefault="00255C01" w:rsidP="00F6503F">
            <w:pPr>
              <w:rPr>
                <w:iCs/>
              </w:rPr>
            </w:pPr>
            <w:r w:rsidRPr="00964CDD">
              <w:rPr>
                <w:i/>
              </w:rPr>
              <w:t>Комбинировать</w:t>
            </w:r>
            <w:r w:rsidRPr="00964CDD">
              <w:rPr>
                <w:iCs/>
              </w:rPr>
              <w:t xml:space="preserve"> несколько слагаемых для получения заданной суммы, </w:t>
            </w:r>
            <w:r w:rsidRPr="00964CDD">
              <w:rPr>
                <w:i/>
                <w:iCs/>
              </w:rPr>
              <w:t>предлагать</w:t>
            </w:r>
            <w:r w:rsidRPr="00964CDD">
              <w:rPr>
                <w:iCs/>
              </w:rPr>
              <w:t xml:space="preserve"> разные варианты.</w:t>
            </w:r>
          </w:p>
          <w:p w:rsidR="00255C01" w:rsidRPr="00964CDD" w:rsidRDefault="00255C01" w:rsidP="00F6503F">
            <w:r w:rsidRPr="00964CDD">
              <w:rPr>
                <w:i/>
                <w:iCs/>
              </w:rPr>
              <w:t>Распределять</w:t>
            </w:r>
            <w:r w:rsidRPr="00964CDD">
              <w:rPr>
                <w:iCs/>
              </w:rPr>
              <w:t xml:space="preserve"> роли и очередность действий при работе в паре</w:t>
            </w:r>
          </w:p>
        </w:tc>
        <w:tc>
          <w:tcPr>
            <w:tcW w:w="796" w:type="pct"/>
            <w:gridSpan w:val="2"/>
          </w:tcPr>
          <w:p w:rsidR="00255C01" w:rsidRDefault="00255C01" w:rsidP="009B2E74">
            <w:pPr>
              <w:spacing w:line="288" w:lineRule="auto"/>
              <w:rPr>
                <w:iCs/>
              </w:rPr>
            </w:pPr>
            <w:r>
              <w:rPr>
                <w:iCs/>
              </w:rPr>
              <w:t>ИКТ Презентация «</w:t>
            </w:r>
            <w:r w:rsidRPr="006840DA">
              <w:t>Сложение и вычит</w:t>
            </w:r>
            <w:r w:rsidRPr="006840DA">
              <w:t>а</w:t>
            </w:r>
            <w:r w:rsidRPr="006840DA">
              <w:t>ние в пределах 20</w:t>
            </w:r>
            <w:r>
              <w:rPr>
                <w:iCs/>
              </w:rPr>
              <w:t>»</w:t>
            </w:r>
          </w:p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  <w:r w:rsidRPr="00DA5D60">
              <w:rPr>
                <w:iCs/>
              </w:rPr>
              <w:t>Здоровьесберегающие</w:t>
            </w: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r>
              <w:rPr>
                <w:bCs/>
              </w:rPr>
              <w:t>01</w:t>
            </w:r>
            <w:r w:rsidRPr="00964CDD">
              <w:rPr>
                <w:bCs/>
              </w:rPr>
              <w:t>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</w:tcPr>
          <w:p w:rsidR="00255C01" w:rsidRPr="00E932BC" w:rsidRDefault="00255C01" w:rsidP="00E932BC">
            <w:r w:rsidRPr="00E932BC">
              <w:t>Таблица слож</w:t>
            </w:r>
            <w:r w:rsidRPr="00E932BC">
              <w:t>е</w:t>
            </w:r>
            <w:r w:rsidRPr="00E932BC">
              <w:t>ния.</w:t>
            </w:r>
          </w:p>
          <w:p w:rsidR="00255C01" w:rsidRPr="00E932BC" w:rsidRDefault="00255C01" w:rsidP="00E932BC">
            <w:r w:rsidRPr="00E932BC">
              <w:t>(У. стр. 38—39)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6F1112">
            <w:r w:rsidRPr="00964CDD">
              <w:t>Повторение: использование та</w:t>
            </w:r>
            <w:r w:rsidRPr="00964CDD">
              <w:t>б</w:t>
            </w:r>
            <w:r w:rsidRPr="00964CDD">
              <w:t>лицы сложения при вычислен</w:t>
            </w:r>
            <w:r w:rsidRPr="00964CDD">
              <w:t>и</w:t>
            </w:r>
            <w:r w:rsidRPr="00964CDD">
              <w:t>ях.</w:t>
            </w:r>
          </w:p>
          <w:p w:rsidR="00255C01" w:rsidRPr="00964CDD" w:rsidRDefault="00255C01" w:rsidP="006F1112">
            <w:r w:rsidRPr="00964CDD">
              <w:t>Сложение и вычитание с пер</w:t>
            </w:r>
            <w:r w:rsidRPr="00964CDD">
              <w:t>е</w:t>
            </w:r>
            <w:r w:rsidRPr="00964CDD">
              <w:t>ходом через десяток с помощью таблицы сложения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</w:tcPr>
          <w:p w:rsidR="00255C01" w:rsidRDefault="00255C01" w:rsidP="009B2E74">
            <w:pPr>
              <w:jc w:val="both"/>
              <w:rPr>
                <w:iCs/>
              </w:rPr>
            </w:pPr>
            <w:r>
              <w:rPr>
                <w:iCs/>
              </w:rPr>
              <w:t>ИКТ ИД «Таблица сложения»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  <w:r w:rsidRPr="00DA5D60">
              <w:rPr>
                <w:iCs/>
              </w:rPr>
              <w:t>Здоровьесберегающие</w:t>
            </w: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r>
              <w:rPr>
                <w:bCs/>
              </w:rPr>
              <w:t>02</w:t>
            </w:r>
            <w:r w:rsidRPr="00964CDD">
              <w:rPr>
                <w:bCs/>
              </w:rPr>
              <w:t>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</w:tcPr>
          <w:p w:rsidR="00255C01" w:rsidRPr="00E932BC" w:rsidRDefault="00255C01" w:rsidP="00E932BC">
            <w:r w:rsidRPr="00E932BC">
              <w:t>Состав числа 12</w:t>
            </w:r>
            <w:r>
              <w:t>.</w:t>
            </w:r>
            <w:r w:rsidRPr="00E932BC">
              <w:t xml:space="preserve"> (У. стр. 40—41)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6F1112">
            <w:r w:rsidRPr="00964CDD">
              <w:t>Формирование умения выпо</w:t>
            </w:r>
            <w:r w:rsidRPr="00964CDD">
              <w:t>л</w:t>
            </w:r>
            <w:r w:rsidRPr="00964CDD">
              <w:t>нять сложение с переходом ч</w:t>
            </w:r>
            <w:r w:rsidRPr="00964CDD">
              <w:t>е</w:t>
            </w:r>
            <w:r w:rsidRPr="00964CDD">
              <w:t>рез десяток на основе знания с</w:t>
            </w:r>
            <w:r w:rsidRPr="00964CDD">
              <w:t>о</w:t>
            </w:r>
            <w:r w:rsidRPr="00964CDD">
              <w:t>става числа 12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</w:tcPr>
          <w:p w:rsidR="00255C01" w:rsidRDefault="00255C01" w:rsidP="009B2E74">
            <w:pPr>
              <w:jc w:val="both"/>
              <w:rPr>
                <w:iCs/>
              </w:rPr>
            </w:pPr>
            <w:r>
              <w:rPr>
                <w:iCs/>
              </w:rPr>
              <w:t>ИКТ ИД «Состав чи</w:t>
            </w:r>
            <w:r>
              <w:rPr>
                <w:iCs/>
              </w:rPr>
              <w:t>с</w:t>
            </w:r>
            <w:r>
              <w:rPr>
                <w:iCs/>
              </w:rPr>
              <w:t>ла 12»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  <w:r w:rsidRPr="00DA5D60">
              <w:rPr>
                <w:iCs/>
              </w:rPr>
              <w:t>Здоровьесберегающие</w:t>
            </w: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r>
              <w:rPr>
                <w:bCs/>
              </w:rPr>
              <w:t>03</w:t>
            </w:r>
            <w:r w:rsidRPr="00964CDD">
              <w:rPr>
                <w:bCs/>
              </w:rPr>
              <w:t>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</w:tcPr>
          <w:p w:rsidR="00255C01" w:rsidRPr="00E932BC" w:rsidRDefault="00255C01" w:rsidP="00E932BC">
            <w:r w:rsidRPr="00E932BC">
              <w:t>Состав числа 15. (У. стр. 42—43)</w:t>
            </w:r>
          </w:p>
          <w:p w:rsidR="00255C01" w:rsidRPr="00E932BC" w:rsidRDefault="00255C01" w:rsidP="006F1112"/>
        </w:tc>
        <w:tc>
          <w:tcPr>
            <w:tcW w:w="1135" w:type="pct"/>
          </w:tcPr>
          <w:p w:rsidR="00255C01" w:rsidRPr="00964CDD" w:rsidRDefault="00255C01" w:rsidP="006F1112">
            <w:r w:rsidRPr="00964CDD">
              <w:t>Формирование умения выпо</w:t>
            </w:r>
            <w:r w:rsidRPr="00964CDD">
              <w:t>л</w:t>
            </w:r>
            <w:r w:rsidRPr="00964CDD">
              <w:t>нять сложение с переходом ч</w:t>
            </w:r>
            <w:r w:rsidRPr="00964CDD">
              <w:t>е</w:t>
            </w:r>
            <w:r w:rsidRPr="00964CDD">
              <w:t>рез десяток на основе знания с</w:t>
            </w:r>
            <w:r w:rsidRPr="00964CDD">
              <w:t>о</w:t>
            </w:r>
            <w:r w:rsidRPr="00964CDD">
              <w:t>става числа 15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  <w:vMerge w:val="restart"/>
          </w:tcPr>
          <w:p w:rsidR="00255C01" w:rsidRDefault="00255C01" w:rsidP="009B2E74">
            <w:pPr>
              <w:rPr>
                <w:iCs/>
              </w:rPr>
            </w:pPr>
            <w:r>
              <w:rPr>
                <w:iCs/>
              </w:rPr>
              <w:t>ИКТ ИД «Состав чи</w:t>
            </w:r>
            <w:r>
              <w:rPr>
                <w:iCs/>
              </w:rPr>
              <w:t>с</w:t>
            </w:r>
            <w:r>
              <w:rPr>
                <w:iCs/>
              </w:rPr>
              <w:t>ла 15, 18»</w:t>
            </w:r>
          </w:p>
          <w:p w:rsidR="00255C01" w:rsidRPr="00DA5D60" w:rsidRDefault="00255C01" w:rsidP="009B2E74">
            <w:pPr>
              <w:rPr>
                <w:iCs/>
              </w:rPr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  <w:r w:rsidRPr="00DA5D60">
              <w:rPr>
                <w:iCs/>
              </w:rPr>
              <w:t>Здоровьесберегающие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r>
              <w:rPr>
                <w:bCs/>
              </w:rPr>
              <w:t>07.10.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</w:tcPr>
          <w:p w:rsidR="00255C01" w:rsidRPr="00E932BC" w:rsidRDefault="00255C01" w:rsidP="00E932BC">
            <w:r w:rsidRPr="00E932BC">
              <w:t>Состав числа 18. (У. стр. 44—45)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6F1112">
            <w:r w:rsidRPr="00964CDD">
              <w:t>Формирование умений выпо</w:t>
            </w:r>
            <w:r w:rsidRPr="00964CDD">
              <w:t>л</w:t>
            </w:r>
            <w:r w:rsidRPr="00964CDD">
              <w:t>нять сложение и вычитание с переходом через десяток на о</w:t>
            </w:r>
            <w:r w:rsidRPr="00964CDD">
              <w:t>с</w:t>
            </w:r>
            <w:r w:rsidRPr="00964CDD">
              <w:t>нове знания состава чисел 12, 15 и 18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  <w:vMerge/>
          </w:tcPr>
          <w:p w:rsidR="00255C01" w:rsidRPr="00964CDD" w:rsidRDefault="00255C01" w:rsidP="0071366C">
            <w:pPr>
              <w:rPr>
                <w:i/>
              </w:rPr>
            </w:pP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r>
              <w:rPr>
                <w:bCs/>
              </w:rPr>
              <w:t>08</w:t>
            </w:r>
            <w:r w:rsidRPr="00964CDD">
              <w:rPr>
                <w:bCs/>
              </w:rPr>
              <w:t>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</w:tcPr>
          <w:p w:rsidR="00255C01" w:rsidRPr="00E932BC" w:rsidRDefault="00255C01" w:rsidP="00E932BC">
            <w:r w:rsidRPr="00E932BC">
              <w:t>Сложение и выч</w:t>
            </w:r>
            <w:r w:rsidRPr="00E932BC">
              <w:t>и</w:t>
            </w:r>
            <w:r w:rsidRPr="00E932BC">
              <w:t>тание с числом 9</w:t>
            </w:r>
            <w:r>
              <w:t>.</w:t>
            </w:r>
            <w:r w:rsidRPr="00E932BC">
              <w:t xml:space="preserve"> (У. стр. 46—47)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6F1112">
            <w:r w:rsidRPr="00964CDD">
              <w:t>Формирование умения выпо</w:t>
            </w:r>
            <w:r w:rsidRPr="00964CDD">
              <w:t>л</w:t>
            </w:r>
            <w:r w:rsidRPr="00964CDD">
              <w:t>нять сложение с числом 9 и в</w:t>
            </w:r>
            <w:r w:rsidRPr="00964CDD">
              <w:t>ы</w:t>
            </w:r>
            <w:r w:rsidRPr="00964CDD">
              <w:t>читание числа 9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  <w:vMerge/>
          </w:tcPr>
          <w:p w:rsidR="00255C01" w:rsidRPr="00964CDD" w:rsidRDefault="00255C01" w:rsidP="0071366C">
            <w:pPr>
              <w:rPr>
                <w:i/>
              </w:rPr>
            </w:pP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r>
              <w:rPr>
                <w:bCs/>
              </w:rPr>
              <w:t>09</w:t>
            </w:r>
            <w:r w:rsidRPr="00964CDD">
              <w:rPr>
                <w:bCs/>
              </w:rPr>
              <w:t>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</w:tcPr>
          <w:p w:rsidR="00255C01" w:rsidRPr="00E932BC" w:rsidRDefault="00255C01" w:rsidP="00E932BC">
            <w:r w:rsidRPr="00E932BC">
              <w:t>Состав чисел 11, 13.</w:t>
            </w:r>
          </w:p>
          <w:p w:rsidR="00255C01" w:rsidRPr="00E932BC" w:rsidRDefault="00255C01" w:rsidP="00E932BC">
            <w:r w:rsidRPr="00E932BC">
              <w:t xml:space="preserve"> (У. стр. 48—49)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6F1112">
            <w:r w:rsidRPr="00964CDD">
              <w:t>Формирование умения выпо</w:t>
            </w:r>
            <w:r w:rsidRPr="00964CDD">
              <w:t>л</w:t>
            </w:r>
            <w:r w:rsidRPr="00964CDD">
              <w:t>нять сложение с переходом ч</w:t>
            </w:r>
            <w:r w:rsidRPr="00964CDD">
              <w:t>е</w:t>
            </w:r>
            <w:r w:rsidRPr="00964CDD">
              <w:t>рез десяток в пределах 13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03" w:type="pct"/>
            <w:gridSpan w:val="3"/>
            <w:vMerge w:val="restart"/>
          </w:tcPr>
          <w:p w:rsidR="00255C01" w:rsidRPr="00964CDD" w:rsidRDefault="00255C01" w:rsidP="00A337A8">
            <w:pPr>
              <w:jc w:val="both"/>
            </w:pPr>
            <w:r w:rsidRPr="00964CDD">
              <w:rPr>
                <w:i/>
              </w:rPr>
              <w:t>Складывать и вычитать числа</w:t>
            </w:r>
            <w:r w:rsidRPr="00964CDD">
              <w:t xml:space="preserve"> в пределах 20, ориентируясь на запоминание, нагля</w:t>
            </w:r>
            <w:r w:rsidRPr="00964CDD">
              <w:t>д</w:t>
            </w:r>
            <w:r w:rsidRPr="00964CDD">
              <w:t>ность, свойства чисел, свойства арифмет</w:t>
            </w:r>
            <w:r w:rsidRPr="00964CDD">
              <w:t>и</w:t>
            </w:r>
            <w:r w:rsidRPr="00964CDD">
              <w:t>ческих действий.</w:t>
            </w:r>
          </w:p>
          <w:p w:rsidR="00255C01" w:rsidRPr="00964CDD" w:rsidRDefault="00255C01" w:rsidP="00A337A8">
            <w:pPr>
              <w:jc w:val="both"/>
            </w:pPr>
            <w:r w:rsidRPr="00964CDD">
              <w:rPr>
                <w:i/>
              </w:rPr>
              <w:t>Восстанавливать</w:t>
            </w:r>
            <w:r w:rsidRPr="00964CDD">
              <w:t xml:space="preserve"> пропущенные числа в р</w:t>
            </w:r>
            <w:r w:rsidRPr="00964CDD">
              <w:t>а</w:t>
            </w:r>
            <w:r w:rsidRPr="00964CDD">
              <w:t>венствах.</w:t>
            </w:r>
          </w:p>
          <w:p w:rsidR="00255C01" w:rsidRPr="00964CDD" w:rsidRDefault="00255C01" w:rsidP="00A337A8">
            <w:pPr>
              <w:spacing w:after="120"/>
              <w:jc w:val="both"/>
            </w:pPr>
            <w:r w:rsidRPr="00964CDD">
              <w:rPr>
                <w:i/>
              </w:rPr>
              <w:t>Решать задачи</w:t>
            </w:r>
            <w:r w:rsidRPr="00964CDD">
              <w:t xml:space="preserve"> в 2–3 действия на нахожд</w:t>
            </w:r>
            <w:r w:rsidRPr="00964CDD">
              <w:t>е</w:t>
            </w:r>
            <w:r w:rsidRPr="00964CDD">
              <w:t>ние суммы, остатка, слагаемого (рабочая тетрадь).</w:t>
            </w:r>
          </w:p>
          <w:p w:rsidR="00255C01" w:rsidRPr="00E932BC" w:rsidRDefault="00255C01" w:rsidP="00E932BC">
            <w:pPr>
              <w:jc w:val="center"/>
              <w:rPr>
                <w:sz w:val="16"/>
                <w:szCs w:val="16"/>
              </w:rPr>
            </w:pP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A337A8">
            <w:pPr>
              <w:jc w:val="both"/>
            </w:pPr>
            <w:r w:rsidRPr="00964CDD">
              <w:rPr>
                <w:i/>
              </w:rPr>
              <w:t xml:space="preserve">Наблюдать </w:t>
            </w:r>
            <w:r w:rsidRPr="00964CDD">
              <w:t>за свойствами чисел при слож</w:t>
            </w:r>
            <w:r w:rsidRPr="00964CDD">
              <w:t>е</w:t>
            </w:r>
            <w:r w:rsidRPr="00964CDD">
              <w:t>нии,</w:t>
            </w:r>
            <w:r w:rsidRPr="00964CDD">
              <w:rPr>
                <w:i/>
              </w:rPr>
              <w:t xml:space="preserve"> делать выводы </w:t>
            </w:r>
            <w:r w:rsidRPr="00964CDD">
              <w:t>(если одно слагаемое увеличить/уменьшить на 1, то и сумма ув</w:t>
            </w:r>
            <w:r w:rsidRPr="00964CDD">
              <w:t>е</w:t>
            </w:r>
            <w:r w:rsidRPr="00964CDD">
              <w:t xml:space="preserve">личится/уменьшится на 1; при сложении соседних чисел получается нечётное число). </w:t>
            </w:r>
            <w:r w:rsidRPr="00964CDD">
              <w:rPr>
                <w:i/>
              </w:rPr>
              <w:t xml:space="preserve">Использовать </w:t>
            </w:r>
            <w:r w:rsidRPr="00964CDD">
              <w:t>результаты наблюдений при сложении чисел.</w:t>
            </w:r>
          </w:p>
          <w:p w:rsidR="00255C01" w:rsidRPr="00964CDD" w:rsidRDefault="00255C01" w:rsidP="00A337A8">
            <w:pPr>
              <w:jc w:val="both"/>
              <w:rPr>
                <w:i/>
              </w:rPr>
            </w:pPr>
            <w:r w:rsidRPr="00964CDD">
              <w:rPr>
                <w:i/>
              </w:rPr>
              <w:t>Рассуждать</w:t>
            </w:r>
            <w:r w:rsidRPr="00964CDD">
              <w:t xml:space="preserve"> при анализе условия текст</w:t>
            </w:r>
            <w:r w:rsidRPr="00964CDD">
              <w:t>о</w:t>
            </w:r>
            <w:r w:rsidRPr="00964CDD">
              <w:t>вых задач.</w:t>
            </w:r>
          </w:p>
          <w:p w:rsidR="00255C01" w:rsidRPr="00964CDD" w:rsidRDefault="00255C01" w:rsidP="00A337A8">
            <w:pPr>
              <w:jc w:val="both"/>
            </w:pPr>
            <w:r w:rsidRPr="00964CDD">
              <w:rPr>
                <w:i/>
              </w:rPr>
              <w:t>Комбинировать данные</w:t>
            </w:r>
            <w:r w:rsidRPr="00964CDD">
              <w:t xml:space="preserve"> при решении н</w:t>
            </w:r>
            <w:r w:rsidRPr="00964CDD">
              <w:t>е</w:t>
            </w:r>
            <w:r w:rsidRPr="00964CDD">
              <w:t xml:space="preserve">стандартных задач, </w:t>
            </w:r>
            <w:r w:rsidRPr="00964CDD">
              <w:rPr>
                <w:i/>
              </w:rPr>
              <w:t>предлагать</w:t>
            </w:r>
            <w:r w:rsidRPr="00964CDD">
              <w:t xml:space="preserve"> разные в</w:t>
            </w:r>
            <w:r w:rsidRPr="00964CDD">
              <w:t>а</w:t>
            </w:r>
            <w:r w:rsidRPr="00964CDD">
              <w:t xml:space="preserve">рианты. </w:t>
            </w:r>
            <w:r w:rsidRPr="00964CDD">
              <w:rPr>
                <w:i/>
              </w:rPr>
              <w:t>Находить</w:t>
            </w:r>
            <w:r w:rsidRPr="00964CDD">
              <w:t xml:space="preserve"> разные способы запл</w:t>
            </w:r>
            <w:r w:rsidRPr="00964CDD">
              <w:t>а</w:t>
            </w:r>
            <w:r w:rsidRPr="00964CDD">
              <w:t>тить требуемую сумму при покупке.</w:t>
            </w:r>
          </w:p>
          <w:p w:rsidR="00255C01" w:rsidRPr="00964CDD" w:rsidRDefault="00255C01" w:rsidP="00A337A8">
            <w:pPr>
              <w:jc w:val="both"/>
            </w:pPr>
            <w:r w:rsidRPr="00964CDD">
              <w:rPr>
                <w:i/>
              </w:rPr>
              <w:t>Ориентироваться</w:t>
            </w:r>
            <w:r w:rsidRPr="00964CDD">
              <w:t xml:space="preserve"> в календаре (дни недели, даты, рабочие и выходные дни). </w:t>
            </w:r>
          </w:p>
          <w:p w:rsidR="00255C01" w:rsidRPr="00964CDD" w:rsidRDefault="00255C01" w:rsidP="00A337A8">
            <w:pPr>
              <w:jc w:val="both"/>
            </w:pPr>
            <w:r w:rsidRPr="00964CDD">
              <w:rPr>
                <w:i/>
              </w:rPr>
              <w:t>Ориентироваться</w:t>
            </w:r>
            <w:r w:rsidRPr="00964CDD">
              <w:t xml:space="preserve"> в рисунках, схемах.</w:t>
            </w:r>
          </w:p>
          <w:p w:rsidR="00255C01" w:rsidRPr="00964CDD" w:rsidRDefault="00255C01" w:rsidP="00A337A8">
            <w:pPr>
              <w:jc w:val="both"/>
            </w:pPr>
            <w:r w:rsidRPr="00964CDD">
              <w:rPr>
                <w:i/>
              </w:rPr>
              <w:t>Выбирать</w:t>
            </w:r>
            <w:r w:rsidRPr="00964CDD">
              <w:t xml:space="preserve"> маршрут на рисунке-схеме, </w:t>
            </w:r>
            <w:r w:rsidRPr="00964CDD">
              <w:rPr>
                <w:i/>
              </w:rPr>
              <w:t>о</w:t>
            </w:r>
            <w:r w:rsidRPr="00964CDD">
              <w:rPr>
                <w:i/>
              </w:rPr>
              <w:t>п</w:t>
            </w:r>
            <w:r w:rsidRPr="00964CDD">
              <w:rPr>
                <w:i/>
              </w:rPr>
              <w:t>ределять</w:t>
            </w:r>
            <w:r w:rsidRPr="00964CDD">
              <w:t xml:space="preserve"> его длину, </w:t>
            </w:r>
            <w:r w:rsidRPr="00964CDD">
              <w:rPr>
                <w:i/>
              </w:rPr>
              <w:t>сравнивать</w:t>
            </w:r>
            <w:r w:rsidRPr="00964CDD">
              <w:t xml:space="preserve"> разные маршруты.</w:t>
            </w:r>
          </w:p>
          <w:p w:rsidR="00255C01" w:rsidRPr="00964CDD" w:rsidRDefault="00255C01" w:rsidP="00A337A8">
            <w:pPr>
              <w:jc w:val="both"/>
            </w:pPr>
            <w:r w:rsidRPr="00964CDD">
              <w:rPr>
                <w:i/>
              </w:rPr>
              <w:t xml:space="preserve">Оценивать свои умения </w:t>
            </w:r>
            <w:r w:rsidRPr="00964CDD">
              <w:t xml:space="preserve">складывать числа с переходом через десяток. </w:t>
            </w:r>
            <w:r w:rsidRPr="00964CDD">
              <w:rPr>
                <w:i/>
              </w:rPr>
              <w:t>Организовывать</w:t>
            </w:r>
            <w:r w:rsidRPr="00964CDD">
              <w:t xml:space="preserve"> взаимопроверку при отработке вычислений</w:t>
            </w:r>
          </w:p>
        </w:tc>
        <w:tc>
          <w:tcPr>
            <w:tcW w:w="796" w:type="pct"/>
            <w:gridSpan w:val="2"/>
          </w:tcPr>
          <w:p w:rsidR="00255C01" w:rsidRPr="00DA5D60" w:rsidRDefault="00255C01" w:rsidP="009B2E74">
            <w:r w:rsidRPr="00DA5D60">
              <w:rPr>
                <w:iCs/>
              </w:rPr>
              <w:t>ИКТ:</w:t>
            </w:r>
            <w:r w:rsidRPr="00DA5D60">
              <w:t xml:space="preserve">    ИД «Состав числа</w:t>
            </w:r>
            <w:r>
              <w:t xml:space="preserve"> 11,13</w:t>
            </w:r>
            <w:r w:rsidRPr="00DA5D60">
              <w:t>»</w:t>
            </w:r>
          </w:p>
          <w:p w:rsidR="00255C01" w:rsidRPr="00DA5D60" w:rsidRDefault="00255C01" w:rsidP="009B2E74">
            <w:pPr>
              <w:rPr>
                <w:iCs/>
              </w:rPr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  <w:r w:rsidRPr="00DA5D60">
              <w:rPr>
                <w:iCs/>
              </w:rPr>
              <w:t>Здоровьесберегающие</w:t>
            </w: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0</w:t>
            </w:r>
            <w:r w:rsidRPr="00964CDD">
              <w:rPr>
                <w:bCs/>
              </w:rPr>
              <w:t>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  <w:vMerge w:val="restart"/>
          </w:tcPr>
          <w:p w:rsidR="00255C01" w:rsidRPr="00E932BC" w:rsidRDefault="00255C01" w:rsidP="00E932BC">
            <w:r w:rsidRPr="00E932BC">
              <w:t>Закрепление из</w:t>
            </w:r>
            <w:r w:rsidRPr="00E932BC">
              <w:t>у</w:t>
            </w:r>
            <w:r w:rsidRPr="00E932BC">
              <w:t>ченного.</w:t>
            </w:r>
          </w:p>
          <w:p w:rsidR="00255C01" w:rsidRPr="00E932BC" w:rsidRDefault="00255C01" w:rsidP="00E932BC">
            <w:r w:rsidRPr="00E932BC">
              <w:t>(У. стр. 50—51)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  <w:vMerge w:val="restart"/>
          </w:tcPr>
          <w:p w:rsidR="00255C01" w:rsidRPr="00964CDD" w:rsidRDefault="00255C01" w:rsidP="006F1112">
            <w:r w:rsidRPr="00964CDD">
              <w:t>Формирование умений выпо</w:t>
            </w:r>
            <w:r w:rsidRPr="00964CDD">
              <w:t>л</w:t>
            </w:r>
            <w:r w:rsidRPr="00964CDD">
              <w:t>нять сложение с переходом ч</w:t>
            </w:r>
            <w:r w:rsidRPr="00964CDD">
              <w:t>е</w:t>
            </w:r>
            <w:r w:rsidRPr="00964CDD">
              <w:t>рез десяток в пределах 20</w:t>
            </w:r>
            <w:r>
              <w:t>.</w:t>
            </w:r>
          </w:p>
        </w:tc>
        <w:tc>
          <w:tcPr>
            <w:tcW w:w="222" w:type="pct"/>
            <w:vMerge w:val="restart"/>
          </w:tcPr>
          <w:p w:rsidR="00255C01" w:rsidRPr="00964CDD" w:rsidRDefault="00255C01" w:rsidP="00E932BC">
            <w:pPr>
              <w:jc w:val="center"/>
            </w:pPr>
            <w:r w:rsidRPr="00964CDD">
              <w:t>2</w:t>
            </w:r>
          </w:p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  <w:vMerge w:val="restart"/>
          </w:tcPr>
          <w:p w:rsidR="00255C01" w:rsidRPr="00DA5D60" w:rsidRDefault="00255C01" w:rsidP="009B2E74">
            <w:r w:rsidRPr="00DA5D60">
              <w:rPr>
                <w:iCs/>
              </w:rPr>
              <w:t>ИКТ:</w:t>
            </w:r>
            <w:r w:rsidRPr="00DA5D60">
              <w:t xml:space="preserve">    ИД «Состав числа»</w:t>
            </w:r>
          </w:p>
          <w:p w:rsidR="00255C01" w:rsidRPr="00DA5D60" w:rsidRDefault="00255C01" w:rsidP="009B2E74">
            <w:pPr>
              <w:rPr>
                <w:iCs/>
              </w:rPr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  <w:r w:rsidRPr="00DA5D60">
              <w:rPr>
                <w:iCs/>
              </w:rPr>
              <w:t>Здоровьесберегающие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  <w:r w:rsidRPr="00DA5D60">
              <w:t xml:space="preserve"> </w:t>
            </w: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4</w:t>
            </w:r>
            <w:r w:rsidRPr="00964CDD">
              <w:rPr>
                <w:bCs/>
              </w:rPr>
              <w:t>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  <w:vMerge/>
          </w:tcPr>
          <w:p w:rsidR="00255C01" w:rsidRPr="00964CDD" w:rsidRDefault="00255C01" w:rsidP="006F1112"/>
        </w:tc>
        <w:tc>
          <w:tcPr>
            <w:tcW w:w="1135" w:type="pct"/>
            <w:vMerge/>
          </w:tcPr>
          <w:p w:rsidR="00255C01" w:rsidRPr="00964CDD" w:rsidRDefault="00255C01" w:rsidP="006F1112"/>
        </w:tc>
        <w:tc>
          <w:tcPr>
            <w:tcW w:w="222" w:type="pct"/>
            <w:vMerge/>
          </w:tcPr>
          <w:p w:rsidR="00255C01" w:rsidRPr="00964CDD" w:rsidRDefault="00255C01" w:rsidP="00E932BC">
            <w:pPr>
              <w:jc w:val="center"/>
            </w:pPr>
          </w:p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  <w:vMerge/>
          </w:tcPr>
          <w:p w:rsidR="00255C01" w:rsidRPr="00964CDD" w:rsidRDefault="00255C01" w:rsidP="0071366C">
            <w:pPr>
              <w:rPr>
                <w:i/>
              </w:rPr>
            </w:pP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r w:rsidRPr="00964CDD">
              <w:rPr>
                <w:bCs/>
              </w:rPr>
              <w:t>1</w:t>
            </w:r>
            <w:r>
              <w:rPr>
                <w:bCs/>
              </w:rPr>
              <w:t>5</w:t>
            </w:r>
            <w:r w:rsidRPr="00964CDD">
              <w:rPr>
                <w:bCs/>
              </w:rPr>
              <w:t>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</w:tcPr>
          <w:p w:rsidR="00255C01" w:rsidRPr="00E932BC" w:rsidRDefault="00255C01" w:rsidP="00E932BC">
            <w:r w:rsidRPr="00E932BC">
              <w:t>Состав числа 14. (У. стр. 52—53)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6F1112">
            <w:r w:rsidRPr="00964CDD">
              <w:t>Формирование умения выпо</w:t>
            </w:r>
            <w:r w:rsidRPr="00964CDD">
              <w:t>л</w:t>
            </w:r>
            <w:r w:rsidRPr="00964CDD">
              <w:t>нять сложение с переходом ч</w:t>
            </w:r>
            <w:r w:rsidRPr="00964CDD">
              <w:t>е</w:t>
            </w:r>
            <w:r w:rsidRPr="00964CDD">
              <w:t>рез десяток на основе знания с</w:t>
            </w:r>
            <w:r w:rsidRPr="00964CDD">
              <w:t>о</w:t>
            </w:r>
            <w:r w:rsidRPr="00964CDD">
              <w:t>става числа 14. Формирование временных представлений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  <w:vMerge/>
          </w:tcPr>
          <w:p w:rsidR="00255C01" w:rsidRPr="00964CDD" w:rsidRDefault="00255C01" w:rsidP="0071366C">
            <w:pPr>
              <w:rPr>
                <w:i/>
              </w:rPr>
            </w:pP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r>
              <w:rPr>
                <w:bCs/>
              </w:rPr>
              <w:t>16</w:t>
            </w:r>
            <w:r w:rsidRPr="00964CDD">
              <w:rPr>
                <w:bCs/>
              </w:rPr>
              <w:t>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</w:tcPr>
          <w:p w:rsidR="00255C01" w:rsidRPr="00E932BC" w:rsidRDefault="00255C01" w:rsidP="00E932BC">
            <w:r w:rsidRPr="00E932BC">
              <w:t>Состав числа 16. (У. стр. 54—55)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6F1112">
            <w:r w:rsidRPr="00964CDD">
              <w:t>Формирование умений выпо</w:t>
            </w:r>
            <w:r w:rsidRPr="00964CDD">
              <w:t>л</w:t>
            </w:r>
            <w:r w:rsidRPr="00964CDD">
              <w:t>нять сложение с переходом ч</w:t>
            </w:r>
            <w:r w:rsidRPr="00964CDD">
              <w:t>е</w:t>
            </w:r>
            <w:r w:rsidRPr="00964CDD">
              <w:t>рез десяток в пределах 16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  <w:vMerge/>
          </w:tcPr>
          <w:p w:rsidR="00255C01" w:rsidRPr="00964CDD" w:rsidRDefault="00255C01" w:rsidP="0071366C">
            <w:pPr>
              <w:rPr>
                <w:i/>
              </w:rPr>
            </w:pP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r>
              <w:rPr>
                <w:bCs/>
              </w:rPr>
              <w:t>17</w:t>
            </w:r>
            <w:r w:rsidRPr="00964CDD">
              <w:rPr>
                <w:bCs/>
              </w:rPr>
              <w:t>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</w:tcPr>
          <w:p w:rsidR="00255C01" w:rsidRPr="00E932BC" w:rsidRDefault="00255C01" w:rsidP="00E932BC">
            <w:r w:rsidRPr="00E932BC">
              <w:t>Состав числа 17. (У. стр. 56—57)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6F1112">
            <w:r w:rsidRPr="00964CDD">
              <w:t>Формирование умений выпо</w:t>
            </w:r>
            <w:r w:rsidRPr="00964CDD">
              <w:t>л</w:t>
            </w:r>
            <w:r w:rsidRPr="00964CDD">
              <w:t>нять сложение с переходом ч</w:t>
            </w:r>
            <w:r w:rsidRPr="00964CDD">
              <w:t>е</w:t>
            </w:r>
            <w:r w:rsidRPr="00964CDD">
              <w:t>рез десяток в пределах 18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  <w:vMerge/>
          </w:tcPr>
          <w:p w:rsidR="00255C01" w:rsidRPr="00964CDD" w:rsidRDefault="00255C01" w:rsidP="0071366C">
            <w:pPr>
              <w:rPr>
                <w:i/>
              </w:rPr>
            </w:pP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rPr>
                <w:bCs/>
              </w:rPr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1</w:t>
            </w:r>
            <w:r w:rsidRPr="00964CDD">
              <w:rPr>
                <w:bCs/>
              </w:rPr>
              <w:t>.10.</w:t>
            </w:r>
          </w:p>
        </w:tc>
        <w:tc>
          <w:tcPr>
            <w:tcW w:w="205" w:type="pct"/>
          </w:tcPr>
          <w:p w:rsidR="00255C01" w:rsidRPr="00964CDD" w:rsidRDefault="00255C01">
            <w:pPr>
              <w:rPr>
                <w:bCs/>
              </w:rPr>
            </w:pPr>
          </w:p>
        </w:tc>
        <w:tc>
          <w:tcPr>
            <w:tcW w:w="667" w:type="pct"/>
            <w:gridSpan w:val="5"/>
          </w:tcPr>
          <w:p w:rsidR="00255C01" w:rsidRDefault="00255C01" w:rsidP="00E932BC">
            <w:r w:rsidRPr="00E932BC">
              <w:t>Закрепление из</w:t>
            </w:r>
            <w:r w:rsidRPr="00E932BC">
              <w:t>у</w:t>
            </w:r>
            <w:r w:rsidRPr="00E932BC">
              <w:t>ченного</w:t>
            </w:r>
            <w:r>
              <w:t>.</w:t>
            </w:r>
          </w:p>
          <w:p w:rsidR="00255C01" w:rsidRPr="00E932BC" w:rsidRDefault="00255C01" w:rsidP="00E932BC">
            <w:r w:rsidRPr="00E932BC">
              <w:t>(У. стр. 58—59)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6F1112">
            <w:pPr>
              <w:rPr>
                <w:b/>
                <w:i/>
              </w:rPr>
            </w:pPr>
            <w:r w:rsidRPr="00964CDD">
              <w:t>Формирование умений выпо</w:t>
            </w:r>
            <w:r w:rsidRPr="00964CDD">
              <w:t>л</w:t>
            </w:r>
            <w:r w:rsidRPr="00964CDD">
              <w:t>нять сложение с переходом ч</w:t>
            </w:r>
            <w:r w:rsidRPr="00964CDD">
              <w:t>е</w:t>
            </w:r>
            <w:r w:rsidRPr="00964CDD">
              <w:t>рез десяток в пределах 20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</w:tcPr>
          <w:p w:rsidR="00255C01" w:rsidRDefault="00255C01" w:rsidP="009B2E74">
            <w:pPr>
              <w:spacing w:line="288" w:lineRule="auto"/>
              <w:rPr>
                <w:iCs/>
              </w:rPr>
            </w:pPr>
            <w:r>
              <w:rPr>
                <w:iCs/>
              </w:rPr>
              <w:t>ИКТ Презентация «</w:t>
            </w:r>
            <w:r w:rsidRPr="006840DA">
              <w:t>Сложение и вычит</w:t>
            </w:r>
            <w:r w:rsidRPr="006840DA">
              <w:t>а</w:t>
            </w:r>
            <w:r w:rsidRPr="006840DA">
              <w:t>ние в пределах 20</w:t>
            </w:r>
            <w:r>
              <w:rPr>
                <w:iCs/>
              </w:rPr>
              <w:t>»</w:t>
            </w:r>
          </w:p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DA5D60" w:rsidRDefault="00255C01" w:rsidP="009B2E74">
            <w:pPr>
              <w:jc w:val="both"/>
              <w:rPr>
                <w:bCs/>
                <w:iCs/>
                <w:u w:val="single"/>
              </w:rPr>
            </w:pPr>
            <w:r w:rsidRPr="00DA5D60">
              <w:rPr>
                <w:iCs/>
              </w:rPr>
              <w:t>Здоровьесберегающие</w:t>
            </w: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r w:rsidRPr="00964CDD">
              <w:rPr>
                <w:bCs/>
              </w:rPr>
              <w:t>2</w:t>
            </w:r>
            <w:r>
              <w:rPr>
                <w:bCs/>
              </w:rPr>
              <w:t>2</w:t>
            </w:r>
            <w:r w:rsidRPr="00964CDD">
              <w:rPr>
                <w:bCs/>
              </w:rPr>
              <w:t>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</w:tcPr>
          <w:p w:rsidR="00255C01" w:rsidRDefault="00255C01" w:rsidP="006F1112">
            <w:pPr>
              <w:rPr>
                <w:b/>
              </w:rPr>
            </w:pPr>
            <w:r w:rsidRPr="00E932BC">
              <w:rPr>
                <w:b/>
              </w:rPr>
              <w:t xml:space="preserve">Итоговая </w:t>
            </w:r>
            <w:r>
              <w:rPr>
                <w:b/>
              </w:rPr>
              <w:t>диа</w:t>
            </w:r>
            <w:r>
              <w:rPr>
                <w:b/>
              </w:rPr>
              <w:t>г</w:t>
            </w:r>
            <w:r>
              <w:rPr>
                <w:b/>
              </w:rPr>
              <w:t>ностическая</w:t>
            </w:r>
            <w:r w:rsidRPr="00E932BC">
              <w:rPr>
                <w:b/>
              </w:rPr>
              <w:t xml:space="preserve"> р</w:t>
            </w:r>
            <w:r w:rsidRPr="00E932BC">
              <w:rPr>
                <w:b/>
              </w:rPr>
              <w:t>а</w:t>
            </w:r>
            <w:r w:rsidRPr="00E932BC">
              <w:rPr>
                <w:b/>
              </w:rPr>
              <w:t>бота за 1 че</w:t>
            </w:r>
            <w:r w:rsidRPr="00E932BC">
              <w:rPr>
                <w:b/>
              </w:rPr>
              <w:t>т</w:t>
            </w:r>
            <w:r w:rsidRPr="00E932BC">
              <w:rPr>
                <w:b/>
              </w:rPr>
              <w:t>верть</w:t>
            </w:r>
            <w:r>
              <w:rPr>
                <w:b/>
              </w:rPr>
              <w:t>.</w:t>
            </w:r>
          </w:p>
          <w:p w:rsidR="00255C01" w:rsidRPr="00E932BC" w:rsidRDefault="00255C01" w:rsidP="006F1112">
            <w:r>
              <w:t>(ТКР стр.4-7)</w:t>
            </w:r>
          </w:p>
        </w:tc>
        <w:tc>
          <w:tcPr>
            <w:tcW w:w="1135" w:type="pct"/>
          </w:tcPr>
          <w:p w:rsidR="00255C01" w:rsidRPr="00964CDD" w:rsidRDefault="00255C01" w:rsidP="006F1112"/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</w:tcPr>
          <w:p w:rsidR="00255C01" w:rsidRPr="00964CDD" w:rsidRDefault="00255C01" w:rsidP="0071366C">
            <w:pPr>
              <w:rPr>
                <w:i/>
              </w:rPr>
            </w:pPr>
            <w:r w:rsidRPr="00DA5D60">
              <w:rPr>
                <w:iCs/>
              </w:rPr>
              <w:t>Здоровьесберегающие</w:t>
            </w: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rPr>
                <w:bCs/>
              </w:rPr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3</w:t>
            </w:r>
            <w:r w:rsidRPr="00964CDD">
              <w:rPr>
                <w:bCs/>
              </w:rPr>
              <w:t>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</w:tcPr>
          <w:p w:rsidR="00255C01" w:rsidRPr="00E932BC" w:rsidRDefault="00255C01" w:rsidP="006C4624">
            <w:pPr>
              <w:rPr>
                <w:b/>
              </w:rPr>
            </w:pPr>
            <w:r>
              <w:t>Анализ диагн</w:t>
            </w:r>
            <w:r>
              <w:t>о</w:t>
            </w:r>
            <w:r>
              <w:t>стической  работы и работа над ошибками.</w:t>
            </w:r>
          </w:p>
        </w:tc>
        <w:tc>
          <w:tcPr>
            <w:tcW w:w="1135" w:type="pct"/>
          </w:tcPr>
          <w:p w:rsidR="00255C01" w:rsidRPr="00964CDD" w:rsidRDefault="00255C01" w:rsidP="006F1112"/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>
              <w:t>1</w:t>
            </w:r>
          </w:p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</w:tcPr>
          <w:p w:rsidR="00255C01" w:rsidRPr="00964CDD" w:rsidRDefault="00255C01" w:rsidP="0071366C">
            <w:pPr>
              <w:rPr>
                <w:i/>
              </w:rPr>
            </w:pPr>
            <w:r w:rsidRPr="00DA5D60">
              <w:rPr>
                <w:iCs/>
              </w:rPr>
              <w:t>Здоровьесберегающие</w:t>
            </w: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r>
              <w:t>24.10.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</w:tcPr>
          <w:p w:rsidR="00255C01" w:rsidRDefault="00255C01" w:rsidP="00E932BC">
            <w:r w:rsidRPr="00E932BC">
              <w:t>Закрепление из</w:t>
            </w:r>
            <w:r w:rsidRPr="00E932BC">
              <w:t>у</w:t>
            </w:r>
            <w:r w:rsidRPr="00E932BC">
              <w:t>ченного</w:t>
            </w:r>
            <w:r>
              <w:t>.</w:t>
            </w:r>
          </w:p>
          <w:p w:rsidR="00255C01" w:rsidRDefault="00255C01" w:rsidP="00E932BC">
            <w:r>
              <w:t xml:space="preserve"> </w:t>
            </w:r>
            <w:r w:rsidRPr="00E932BC">
              <w:rPr>
                <w:b/>
                <w:i/>
              </w:rPr>
              <w:t>Математич</w:t>
            </w:r>
            <w:r w:rsidRPr="00E932BC">
              <w:rPr>
                <w:b/>
                <w:i/>
              </w:rPr>
              <w:t>е</w:t>
            </w:r>
            <w:r w:rsidRPr="00E932BC">
              <w:rPr>
                <w:b/>
                <w:i/>
              </w:rPr>
              <w:t>ский диктант.</w:t>
            </w:r>
          </w:p>
          <w:p w:rsidR="00255C01" w:rsidRPr="00E932BC" w:rsidRDefault="00255C01" w:rsidP="00E932BC">
            <w:r w:rsidRPr="00E932BC">
              <w:t>(У. стр. 60—61)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6F1112">
            <w:r w:rsidRPr="00964CDD">
              <w:t>Формирование умений выпо</w:t>
            </w:r>
            <w:r w:rsidRPr="00964CDD">
              <w:t>л</w:t>
            </w:r>
            <w:r w:rsidRPr="00964CDD">
              <w:t>нять сложение и вычитание с переходом через десяток в пр</w:t>
            </w:r>
            <w:r w:rsidRPr="00964CDD">
              <w:t>е</w:t>
            </w:r>
            <w:r w:rsidRPr="00964CDD">
              <w:t>делах 20</w:t>
            </w:r>
            <w:r>
              <w:t>.</w:t>
            </w:r>
            <w:r w:rsidRPr="00964CDD">
              <w:t xml:space="preserve"> 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</w:tcPr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Здоровьесберегающие</w:t>
            </w: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Pr="00964CDD" w:rsidRDefault="00255C01" w:rsidP="0071366C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rPr>
                <w:bCs/>
              </w:rPr>
            </w:pPr>
            <w:r>
              <w:rPr>
                <w:bCs/>
              </w:rPr>
              <w:t>28</w:t>
            </w:r>
            <w:r w:rsidRPr="00964CDD">
              <w:rPr>
                <w:bCs/>
              </w:rPr>
              <w:t>.10.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</w:tcPr>
          <w:p w:rsidR="00255C01" w:rsidRPr="00E932BC" w:rsidRDefault="00255C01" w:rsidP="00E932BC">
            <w:r w:rsidRPr="00E932BC">
              <w:t>Составление краткой записи условия задачи</w:t>
            </w:r>
            <w:r>
              <w:t>.</w:t>
            </w:r>
            <w:r w:rsidRPr="00E932BC">
              <w:t xml:space="preserve"> </w:t>
            </w:r>
          </w:p>
          <w:p w:rsidR="00255C01" w:rsidRPr="00E932BC" w:rsidRDefault="00255C01" w:rsidP="00E932BC">
            <w:r w:rsidRPr="00E932BC">
              <w:t>(У. стр. 62—63)</w:t>
            </w:r>
          </w:p>
          <w:p w:rsidR="00255C01" w:rsidRPr="00964CDD" w:rsidRDefault="00255C01" w:rsidP="006F1112">
            <w:pPr>
              <w:rPr>
                <w:b/>
                <w:i/>
              </w:rPr>
            </w:pPr>
          </w:p>
        </w:tc>
        <w:tc>
          <w:tcPr>
            <w:tcW w:w="1135" w:type="pct"/>
          </w:tcPr>
          <w:p w:rsidR="00255C01" w:rsidRPr="00964CDD" w:rsidRDefault="00255C01" w:rsidP="006F1112">
            <w:r w:rsidRPr="00964CDD">
              <w:t>Формирование умения соста</w:t>
            </w:r>
            <w:r w:rsidRPr="00964CDD">
              <w:t>в</w:t>
            </w:r>
            <w:r w:rsidRPr="00964CDD">
              <w:t>лять краткую запись к задаче</w:t>
            </w:r>
            <w:r>
              <w:t>.</w:t>
            </w:r>
          </w:p>
        </w:tc>
        <w:tc>
          <w:tcPr>
            <w:tcW w:w="222" w:type="pct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503" w:type="pct"/>
            <w:gridSpan w:val="3"/>
          </w:tcPr>
          <w:p w:rsidR="00255C01" w:rsidRPr="00964CDD" w:rsidRDefault="00255C01" w:rsidP="00A337A8">
            <w:pPr>
              <w:jc w:val="both"/>
            </w:pPr>
            <w:r w:rsidRPr="00964CDD">
              <w:rPr>
                <w:i/>
              </w:rPr>
              <w:t>Выбирать</w:t>
            </w:r>
            <w:r w:rsidRPr="00964CDD">
              <w:t xml:space="preserve"> вспомогательные средства при решении текстовой задачи (краткая запись, составление схемы).</w:t>
            </w:r>
          </w:p>
          <w:p w:rsidR="00255C01" w:rsidRPr="00964CDD" w:rsidRDefault="00255C01" w:rsidP="00A337A8">
            <w:pPr>
              <w:jc w:val="both"/>
            </w:pPr>
            <w:r w:rsidRPr="00964CDD">
              <w:rPr>
                <w:i/>
              </w:rPr>
              <w:t>Рассуждать</w:t>
            </w:r>
            <w:r w:rsidRPr="00964CDD">
              <w:t xml:space="preserve"> при выборе ключевых слов при составлении краткой записи. </w:t>
            </w:r>
            <w:r w:rsidRPr="00964CDD">
              <w:rPr>
                <w:i/>
              </w:rPr>
              <w:t>Обсу</w:t>
            </w:r>
            <w:r w:rsidRPr="00964CDD">
              <w:rPr>
                <w:i/>
              </w:rPr>
              <w:t>ж</w:t>
            </w:r>
            <w:r w:rsidRPr="00964CDD">
              <w:rPr>
                <w:i/>
              </w:rPr>
              <w:t>дать</w:t>
            </w:r>
            <w:r w:rsidRPr="00964CDD">
              <w:t xml:space="preserve"> с товарищем достоинства и недоста</w:t>
            </w:r>
            <w:r w:rsidRPr="00964CDD">
              <w:t>т</w:t>
            </w:r>
            <w:r w:rsidRPr="00964CDD">
              <w:t>ки самостоятельно составленной краткой записи условия задачи</w:t>
            </w:r>
          </w:p>
        </w:tc>
        <w:tc>
          <w:tcPr>
            <w:tcW w:w="796" w:type="pct"/>
            <w:gridSpan w:val="2"/>
          </w:tcPr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Здоровьесберегающие</w:t>
            </w:r>
          </w:p>
        </w:tc>
      </w:tr>
      <w:tr w:rsidR="00255C01" w:rsidRPr="00964CDD" w:rsidTr="00E932BC">
        <w:trPr>
          <w:cantSplit/>
        </w:trPr>
        <w:tc>
          <w:tcPr>
            <w:tcW w:w="210" w:type="pct"/>
          </w:tcPr>
          <w:p w:rsidR="00255C01" w:rsidRDefault="00255C01" w:rsidP="00E932BC">
            <w:pPr>
              <w:pStyle w:val="ListParagraph"/>
              <w:numPr>
                <w:ilvl w:val="0"/>
                <w:numId w:val="8"/>
              </w:numPr>
            </w:pPr>
          </w:p>
          <w:p w:rsidR="00255C01" w:rsidRPr="00E932BC" w:rsidRDefault="00255C01" w:rsidP="00E932BC"/>
        </w:tc>
        <w:tc>
          <w:tcPr>
            <w:tcW w:w="262" w:type="pct"/>
          </w:tcPr>
          <w:p w:rsidR="00255C01" w:rsidRPr="00964CDD" w:rsidRDefault="00255C01" w:rsidP="00E932BC">
            <w:r>
              <w:rPr>
                <w:bCs/>
              </w:rPr>
              <w:t>29</w:t>
            </w:r>
            <w:r w:rsidRPr="00964CDD">
              <w:rPr>
                <w:bCs/>
              </w:rPr>
              <w:t>.1</w:t>
            </w:r>
            <w:r>
              <w:rPr>
                <w:bCs/>
              </w:rPr>
              <w:t>0</w:t>
            </w:r>
            <w:r w:rsidRPr="00964CDD">
              <w:rPr>
                <w:bCs/>
              </w:rPr>
              <w:t>.</w:t>
            </w:r>
          </w:p>
        </w:tc>
        <w:tc>
          <w:tcPr>
            <w:tcW w:w="205" w:type="pct"/>
          </w:tcPr>
          <w:p w:rsidR="00255C01" w:rsidRPr="00964CDD" w:rsidRDefault="00255C01" w:rsidP="00346A78"/>
        </w:tc>
        <w:tc>
          <w:tcPr>
            <w:tcW w:w="667" w:type="pct"/>
            <w:gridSpan w:val="5"/>
            <w:vMerge w:val="restart"/>
          </w:tcPr>
          <w:p w:rsidR="00255C01" w:rsidRDefault="00255C01" w:rsidP="00446616">
            <w:r w:rsidRPr="00E932BC">
              <w:t>Повторение, обобщение из</w:t>
            </w:r>
            <w:r w:rsidRPr="00E932BC">
              <w:t>у</w:t>
            </w:r>
            <w:r w:rsidRPr="00E932BC">
              <w:t>ченного</w:t>
            </w:r>
            <w:r>
              <w:t>.</w:t>
            </w:r>
          </w:p>
          <w:p w:rsidR="00255C01" w:rsidRPr="00E932BC" w:rsidRDefault="00255C01" w:rsidP="00446616">
            <w:r w:rsidRPr="00E932BC">
              <w:t>(У. стр. 64—69)</w:t>
            </w:r>
          </w:p>
        </w:tc>
        <w:tc>
          <w:tcPr>
            <w:tcW w:w="1135" w:type="pct"/>
            <w:vMerge w:val="restart"/>
          </w:tcPr>
          <w:p w:rsidR="00255C01" w:rsidRPr="00964CDD" w:rsidRDefault="00255C01" w:rsidP="00446616">
            <w:pPr>
              <w:rPr>
                <w:b/>
                <w:i/>
              </w:rPr>
            </w:pPr>
          </w:p>
        </w:tc>
        <w:tc>
          <w:tcPr>
            <w:tcW w:w="222" w:type="pct"/>
            <w:vMerge w:val="restart"/>
          </w:tcPr>
          <w:p w:rsidR="00255C01" w:rsidRPr="00964CDD" w:rsidRDefault="00255C01" w:rsidP="00E932BC">
            <w:pPr>
              <w:jc w:val="center"/>
            </w:pPr>
            <w:r>
              <w:t>3</w:t>
            </w:r>
          </w:p>
        </w:tc>
        <w:tc>
          <w:tcPr>
            <w:tcW w:w="1503" w:type="pct"/>
            <w:gridSpan w:val="3"/>
            <w:vMerge w:val="restart"/>
          </w:tcPr>
          <w:p w:rsidR="00255C01" w:rsidRPr="00964CDD" w:rsidRDefault="00255C01" w:rsidP="00A337A8">
            <w:pPr>
              <w:jc w:val="both"/>
            </w:pPr>
            <w:r w:rsidRPr="00964CDD">
              <w:rPr>
                <w:i/>
              </w:rPr>
              <w:t xml:space="preserve">Складывать и вычитать числа </w:t>
            </w:r>
            <w:r w:rsidRPr="00964CDD">
              <w:t xml:space="preserve">с переходом через десяток разными способами. </w:t>
            </w:r>
            <w:r w:rsidRPr="00964CDD">
              <w:rPr>
                <w:i/>
              </w:rPr>
              <w:t>Сравн</w:t>
            </w:r>
            <w:r w:rsidRPr="00964CDD">
              <w:rPr>
                <w:i/>
              </w:rPr>
              <w:t>и</w:t>
            </w:r>
            <w:r w:rsidRPr="00964CDD">
              <w:rPr>
                <w:i/>
              </w:rPr>
              <w:t>вать</w:t>
            </w:r>
            <w:r w:rsidRPr="00964CDD">
              <w:t xml:space="preserve"> результаты вычислений. </w:t>
            </w:r>
          </w:p>
          <w:p w:rsidR="00255C01" w:rsidRPr="00964CDD" w:rsidRDefault="00255C01" w:rsidP="00A337A8">
            <w:pPr>
              <w:jc w:val="both"/>
            </w:pPr>
            <w:r w:rsidRPr="00964CDD">
              <w:rPr>
                <w:i/>
              </w:rPr>
              <w:t>Решать задачи</w:t>
            </w:r>
            <w:r w:rsidRPr="00964CDD">
              <w:t xml:space="preserve"> в 2–3 действия на увелич</w:t>
            </w:r>
            <w:r w:rsidRPr="00964CDD">
              <w:t>е</w:t>
            </w:r>
            <w:r w:rsidRPr="00964CDD">
              <w:t>ние/ уменьшение, нахождение суммы и о</w:t>
            </w:r>
            <w:r w:rsidRPr="00964CDD">
              <w:t>с</w:t>
            </w:r>
            <w:r w:rsidRPr="00964CDD">
              <w:t>татка.</w:t>
            </w:r>
          </w:p>
          <w:p w:rsidR="00255C01" w:rsidRPr="00E932BC" w:rsidRDefault="00255C01" w:rsidP="00E932BC">
            <w:pPr>
              <w:jc w:val="center"/>
              <w:rPr>
                <w:sz w:val="16"/>
                <w:szCs w:val="16"/>
              </w:rPr>
            </w:pP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A337A8">
            <w:pPr>
              <w:jc w:val="both"/>
            </w:pPr>
            <w:r w:rsidRPr="00964CDD">
              <w:rPr>
                <w:i/>
              </w:rPr>
              <w:t>Выбирать</w:t>
            </w:r>
            <w:r w:rsidRPr="00964CDD">
              <w:t xml:space="preserve"> правильный ответ из предложе</w:t>
            </w:r>
            <w:r w:rsidRPr="00964CDD">
              <w:t>н</w:t>
            </w:r>
            <w:r w:rsidRPr="00964CDD">
              <w:t xml:space="preserve">ных. </w:t>
            </w:r>
            <w:r w:rsidRPr="00964CDD">
              <w:rPr>
                <w:i/>
              </w:rPr>
              <w:t>Находить</w:t>
            </w:r>
            <w:r w:rsidRPr="00964CDD">
              <w:t xml:space="preserve"> неверные ответы. </w:t>
            </w:r>
          </w:p>
          <w:p w:rsidR="00255C01" w:rsidRPr="00964CDD" w:rsidRDefault="00255C01" w:rsidP="00A337A8">
            <w:pPr>
              <w:jc w:val="both"/>
            </w:pPr>
            <w:r w:rsidRPr="00964CDD">
              <w:rPr>
                <w:i/>
              </w:rPr>
              <w:t xml:space="preserve">Выбирать </w:t>
            </w:r>
            <w:r w:rsidRPr="00964CDD">
              <w:t xml:space="preserve">задания из вариативной части: </w:t>
            </w:r>
            <w:r w:rsidRPr="00964CDD">
              <w:rPr>
                <w:i/>
              </w:rPr>
              <w:t>обозначать</w:t>
            </w:r>
            <w:r w:rsidRPr="00964CDD">
              <w:t xml:space="preserve"> числа символами; </w:t>
            </w:r>
            <w:r w:rsidRPr="00964CDD">
              <w:rPr>
                <w:i/>
              </w:rPr>
              <w:t>разбивать</w:t>
            </w:r>
            <w:r w:rsidRPr="00964CDD">
              <w:t xml:space="preserve"> прямоугольник на части в соответствии с заданным условием; р</w:t>
            </w:r>
            <w:r w:rsidRPr="00964CDD">
              <w:rPr>
                <w:i/>
              </w:rPr>
              <w:t xml:space="preserve">ешать </w:t>
            </w:r>
            <w:r w:rsidRPr="00964CDD">
              <w:t>комбинато</w:t>
            </w:r>
            <w:r w:rsidRPr="00964CDD">
              <w:t>р</w:t>
            </w:r>
            <w:r w:rsidRPr="00964CDD">
              <w:t>ные и логические задачи; у</w:t>
            </w:r>
            <w:r w:rsidRPr="00964CDD">
              <w:rPr>
                <w:i/>
              </w:rPr>
              <w:t>частвовать</w:t>
            </w:r>
            <w:r w:rsidRPr="00964CDD">
              <w:t xml:space="preserve"> в учебных играх</w:t>
            </w:r>
          </w:p>
        </w:tc>
        <w:tc>
          <w:tcPr>
            <w:tcW w:w="796" w:type="pct"/>
            <w:gridSpan w:val="2"/>
            <w:vMerge w:val="restart"/>
          </w:tcPr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Здоровьесберегающие</w:t>
            </w:r>
          </w:p>
        </w:tc>
      </w:tr>
      <w:tr w:rsidR="00255C01" w:rsidRPr="00964CDD" w:rsidTr="00E932BC">
        <w:trPr>
          <w:cantSplit/>
          <w:trHeight w:val="1625"/>
        </w:trPr>
        <w:tc>
          <w:tcPr>
            <w:tcW w:w="210" w:type="pct"/>
          </w:tcPr>
          <w:p w:rsidR="00255C01" w:rsidRPr="00964CDD" w:rsidRDefault="00255C01" w:rsidP="00E932BC">
            <w:pPr>
              <w:ind w:left="141"/>
            </w:pPr>
            <w:r>
              <w:t>35.</w:t>
            </w:r>
          </w:p>
        </w:tc>
        <w:tc>
          <w:tcPr>
            <w:tcW w:w="262" w:type="pct"/>
          </w:tcPr>
          <w:p w:rsidR="00255C01" w:rsidRPr="00964CDD" w:rsidRDefault="00255C01" w:rsidP="00E932BC">
            <w:r>
              <w:rPr>
                <w:bCs/>
              </w:rPr>
              <w:t>30</w:t>
            </w:r>
            <w:r w:rsidRPr="00964CDD">
              <w:rPr>
                <w:bCs/>
              </w:rPr>
              <w:t>.1</w:t>
            </w:r>
            <w:r>
              <w:rPr>
                <w:bCs/>
              </w:rPr>
              <w:t>0</w:t>
            </w:r>
            <w:r w:rsidRPr="00964CDD">
              <w:rPr>
                <w:bCs/>
              </w:rPr>
              <w:t>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67" w:type="pct"/>
            <w:gridSpan w:val="5"/>
            <w:vMerge/>
          </w:tcPr>
          <w:p w:rsidR="00255C01" w:rsidRPr="00964CDD" w:rsidRDefault="00255C01" w:rsidP="007A4282">
            <w:pPr>
              <w:rPr>
                <w:i/>
              </w:rPr>
            </w:pPr>
          </w:p>
        </w:tc>
        <w:tc>
          <w:tcPr>
            <w:tcW w:w="1135" w:type="pct"/>
            <w:vMerge/>
          </w:tcPr>
          <w:p w:rsidR="00255C01" w:rsidRPr="00964CDD" w:rsidRDefault="00255C01" w:rsidP="007A4282">
            <w:pPr>
              <w:rPr>
                <w:i/>
              </w:rPr>
            </w:pPr>
          </w:p>
        </w:tc>
        <w:tc>
          <w:tcPr>
            <w:tcW w:w="222" w:type="pct"/>
            <w:vMerge/>
          </w:tcPr>
          <w:p w:rsidR="00255C01" w:rsidRPr="00964CDD" w:rsidRDefault="00255C01" w:rsidP="007A4282"/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  <w:vMerge/>
          </w:tcPr>
          <w:p w:rsidR="00255C01" w:rsidRPr="00964CDD" w:rsidRDefault="00255C01" w:rsidP="0071366C">
            <w:pPr>
              <w:rPr>
                <w:i/>
              </w:rPr>
            </w:pPr>
          </w:p>
        </w:tc>
      </w:tr>
      <w:tr w:rsidR="00255C01" w:rsidRPr="00964CDD" w:rsidTr="00A42607">
        <w:trPr>
          <w:cantSplit/>
          <w:trHeight w:val="1625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>
            <w:pPr>
              <w:rPr>
                <w:bCs/>
              </w:rPr>
            </w:pPr>
            <w:r>
              <w:rPr>
                <w:bCs/>
              </w:rPr>
              <w:t>31.10.</w:t>
            </w:r>
          </w:p>
        </w:tc>
        <w:tc>
          <w:tcPr>
            <w:tcW w:w="205" w:type="pct"/>
          </w:tcPr>
          <w:p w:rsidR="00255C01" w:rsidRPr="00964CDD" w:rsidRDefault="00255C01">
            <w:pPr>
              <w:rPr>
                <w:bCs/>
              </w:rPr>
            </w:pPr>
          </w:p>
        </w:tc>
        <w:tc>
          <w:tcPr>
            <w:tcW w:w="667" w:type="pct"/>
            <w:gridSpan w:val="5"/>
            <w:vMerge/>
          </w:tcPr>
          <w:p w:rsidR="00255C01" w:rsidRPr="00964CDD" w:rsidRDefault="00255C01" w:rsidP="007A4282">
            <w:pPr>
              <w:rPr>
                <w:i/>
              </w:rPr>
            </w:pPr>
          </w:p>
        </w:tc>
        <w:tc>
          <w:tcPr>
            <w:tcW w:w="1135" w:type="pct"/>
            <w:vMerge/>
          </w:tcPr>
          <w:p w:rsidR="00255C01" w:rsidRPr="00964CDD" w:rsidRDefault="00255C01" w:rsidP="007A4282">
            <w:pPr>
              <w:rPr>
                <w:i/>
              </w:rPr>
            </w:pPr>
          </w:p>
        </w:tc>
        <w:tc>
          <w:tcPr>
            <w:tcW w:w="222" w:type="pct"/>
            <w:vMerge/>
          </w:tcPr>
          <w:p w:rsidR="00255C01" w:rsidRPr="00964CDD" w:rsidRDefault="00255C01" w:rsidP="007A4282"/>
        </w:tc>
        <w:tc>
          <w:tcPr>
            <w:tcW w:w="1503" w:type="pct"/>
            <w:gridSpan w:val="3"/>
            <w:vMerge/>
          </w:tcPr>
          <w:p w:rsidR="00255C01" w:rsidRPr="00964CDD" w:rsidRDefault="00255C01" w:rsidP="007A4282">
            <w:pPr>
              <w:rPr>
                <w:b/>
              </w:rPr>
            </w:pPr>
          </w:p>
        </w:tc>
        <w:tc>
          <w:tcPr>
            <w:tcW w:w="796" w:type="pct"/>
            <w:gridSpan w:val="2"/>
            <w:vMerge/>
          </w:tcPr>
          <w:p w:rsidR="00255C01" w:rsidRPr="00964CDD" w:rsidRDefault="00255C01" w:rsidP="0071366C">
            <w:pPr>
              <w:rPr>
                <w:i/>
              </w:rPr>
            </w:pPr>
          </w:p>
        </w:tc>
      </w:tr>
      <w:tr w:rsidR="00255C01" w:rsidRPr="00964CDD" w:rsidTr="00A42607">
        <w:trPr>
          <w:cantSplit/>
          <w:trHeight w:val="506"/>
        </w:trPr>
        <w:tc>
          <w:tcPr>
            <w:tcW w:w="5000" w:type="pct"/>
            <w:gridSpan w:val="15"/>
          </w:tcPr>
          <w:p w:rsidR="00255C01" w:rsidRPr="00964CDD" w:rsidRDefault="00255C01" w:rsidP="00E932BC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CD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964C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четверть –</w:t>
            </w:r>
            <w:r w:rsidRPr="00E932BC">
              <w:rPr>
                <w:rFonts w:ascii="Times New Roman" w:hAnsi="Times New Roman"/>
                <w:b/>
                <w:bCs/>
                <w:sz w:val="24"/>
                <w:szCs w:val="24"/>
              </w:rPr>
              <w:t>28 часов</w:t>
            </w:r>
            <w:r w:rsidRPr="00964CD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</w:tc>
      </w:tr>
      <w:tr w:rsidR="00255C01" w:rsidRPr="00964CDD" w:rsidTr="00A42607">
        <w:trPr>
          <w:cantSplit/>
          <w:trHeight w:val="415"/>
        </w:trPr>
        <w:tc>
          <w:tcPr>
            <w:tcW w:w="5000" w:type="pct"/>
            <w:gridSpan w:val="15"/>
          </w:tcPr>
          <w:p w:rsidR="00255C01" w:rsidRPr="00964CDD" w:rsidRDefault="00255C01" w:rsidP="002A4AFA">
            <w:pPr>
              <w:jc w:val="center"/>
              <w:rPr>
                <w:b/>
              </w:rPr>
            </w:pPr>
            <w:r w:rsidRPr="00964CDD">
              <w:rPr>
                <w:b/>
              </w:rPr>
              <w:t xml:space="preserve">НАГЛЯДНАЯ ГЕОМЕТРИЯ </w:t>
            </w:r>
            <w:r>
              <w:rPr>
                <w:b/>
              </w:rPr>
              <w:t>(</w:t>
            </w:r>
            <w:r w:rsidRPr="00964CDD">
              <w:rPr>
                <w:b/>
              </w:rPr>
              <w:t xml:space="preserve">9 </w:t>
            </w:r>
            <w:r>
              <w:rPr>
                <w:b/>
              </w:rPr>
              <w:t>часов)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1</w:t>
            </w:r>
            <w:r w:rsidRPr="00964CDD">
              <w:rPr>
                <w:bCs/>
              </w:rPr>
              <w:t>.11.</w:t>
            </w:r>
          </w:p>
        </w:tc>
        <w:tc>
          <w:tcPr>
            <w:tcW w:w="205" w:type="pct"/>
          </w:tcPr>
          <w:p w:rsidR="00255C01" w:rsidRPr="00964CDD" w:rsidRDefault="00255C01" w:rsidP="001E2C8E"/>
        </w:tc>
        <w:tc>
          <w:tcPr>
            <w:tcW w:w="651" w:type="pct"/>
            <w:gridSpan w:val="4"/>
          </w:tcPr>
          <w:p w:rsidR="00255C01" w:rsidRPr="00E932BC" w:rsidRDefault="00255C01" w:rsidP="00E932BC">
            <w:r w:rsidRPr="00E932BC">
              <w:t>Названия геоме</w:t>
            </w:r>
            <w:r w:rsidRPr="00E932BC">
              <w:t>т</w:t>
            </w:r>
            <w:r w:rsidRPr="00E932BC">
              <w:t>рических фигур.</w:t>
            </w:r>
          </w:p>
          <w:p w:rsidR="00255C01" w:rsidRPr="00964CDD" w:rsidRDefault="00255C01" w:rsidP="00E932BC">
            <w:pPr>
              <w:rPr>
                <w:b/>
                <w:i/>
              </w:rPr>
            </w:pPr>
            <w:r w:rsidRPr="00E932BC">
              <w:t>(У. стр. 70 – 71)</w:t>
            </w:r>
          </w:p>
          <w:p w:rsidR="00255C01" w:rsidRPr="00964CDD" w:rsidRDefault="00255C01" w:rsidP="001E2C8E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1E2C8E">
            <w:r w:rsidRPr="00964CDD">
              <w:t>Повторение: названия геометр</w:t>
            </w:r>
            <w:r w:rsidRPr="00964CDD">
              <w:t>и</w:t>
            </w:r>
            <w:r w:rsidRPr="00964CDD">
              <w:t>ческих фигур, изученных в 1-м классе. Отработка умений в</w:t>
            </w:r>
            <w:r w:rsidRPr="00964CDD">
              <w:t>ы</w:t>
            </w:r>
            <w:r w:rsidRPr="00964CDD">
              <w:t>полнять сложение и вычитание с переходом через десяток в пр</w:t>
            </w:r>
            <w:r w:rsidRPr="00964CDD">
              <w:t>е</w:t>
            </w:r>
            <w:r w:rsidRPr="00964CDD">
              <w:t>делах 20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 w:val="restart"/>
          </w:tcPr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>Различать</w:t>
            </w:r>
            <w:r w:rsidRPr="00964CDD">
              <w:t xml:space="preserve"> многоугольники, называть их.</w:t>
            </w:r>
          </w:p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>Вычислять</w:t>
            </w:r>
            <w:r w:rsidRPr="00964CDD">
              <w:t xml:space="preserve"> длину ломаной.</w:t>
            </w:r>
          </w:p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>Различать</w:t>
            </w:r>
            <w:r w:rsidRPr="00964CDD">
              <w:t xml:space="preserve"> прямые, острые и тупые углы.</w:t>
            </w:r>
            <w:r w:rsidRPr="00964CDD">
              <w:rPr>
                <w:i/>
              </w:rPr>
              <w:t xml:space="preserve"> Чертить</w:t>
            </w:r>
            <w:r w:rsidRPr="00964CDD">
              <w:t xml:space="preserve"> прямой угол с помощью угольн</w:t>
            </w:r>
            <w:r w:rsidRPr="00964CDD">
              <w:t>и</w:t>
            </w:r>
            <w:r w:rsidRPr="00964CDD">
              <w:t xml:space="preserve">ка. </w:t>
            </w:r>
            <w:r w:rsidRPr="00964CDD">
              <w:rPr>
                <w:i/>
              </w:rPr>
              <w:t>Различать</w:t>
            </w:r>
            <w:r w:rsidRPr="00964CDD">
              <w:t xml:space="preserve"> прямоугольные, остроугол</w:t>
            </w:r>
            <w:r w:rsidRPr="00964CDD">
              <w:t>ь</w:t>
            </w:r>
            <w:r w:rsidRPr="00964CDD">
              <w:t xml:space="preserve">ные и тупоугольные треугольники. </w:t>
            </w:r>
            <w:r w:rsidRPr="00964CDD">
              <w:rPr>
                <w:i/>
              </w:rPr>
              <w:t>Опред</w:t>
            </w:r>
            <w:r w:rsidRPr="00964CDD">
              <w:rPr>
                <w:i/>
              </w:rPr>
              <w:t>е</w:t>
            </w:r>
            <w:r w:rsidRPr="00964CDD">
              <w:rPr>
                <w:i/>
              </w:rPr>
              <w:t>лять площадь</w:t>
            </w:r>
            <w:r w:rsidRPr="00964CDD">
              <w:t xml:space="preserve"> треугольника в единичных квадратах.</w:t>
            </w:r>
          </w:p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>Тренироваться</w:t>
            </w:r>
            <w:r w:rsidRPr="00964CDD">
              <w:t xml:space="preserve"> в вычислениях, </w:t>
            </w:r>
            <w:r w:rsidRPr="00964CDD">
              <w:rPr>
                <w:i/>
              </w:rPr>
              <w:t>находить</w:t>
            </w:r>
            <w:r w:rsidRPr="00964CDD">
              <w:t xml:space="preserve"> выражения с одинаковым значением.</w:t>
            </w:r>
          </w:p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>Решать задачи</w:t>
            </w:r>
            <w:r w:rsidRPr="00964CDD">
              <w:t xml:space="preserve"> в 2–3 действия на увелич</w:t>
            </w:r>
            <w:r w:rsidRPr="00964CDD">
              <w:t>е</w:t>
            </w:r>
            <w:r w:rsidRPr="00964CDD">
              <w:t>ние/уменьшение, нахождение слагаемого, суммы, остатка (рабочая тетрадь).</w:t>
            </w:r>
          </w:p>
          <w:p w:rsidR="00255C01" w:rsidRPr="00E932BC" w:rsidRDefault="00255C01" w:rsidP="00E932BC">
            <w:pPr>
              <w:jc w:val="center"/>
              <w:rPr>
                <w:sz w:val="16"/>
                <w:szCs w:val="16"/>
              </w:rPr>
            </w:pP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 xml:space="preserve">Вспоминать </w:t>
            </w:r>
            <w:r w:rsidRPr="00964CDD">
              <w:t>названия геометрических ф</w:t>
            </w:r>
            <w:r w:rsidRPr="00964CDD">
              <w:t>и</w:t>
            </w:r>
            <w:r w:rsidRPr="00964CDD">
              <w:t xml:space="preserve">гур, </w:t>
            </w:r>
            <w:r w:rsidRPr="00964CDD">
              <w:rPr>
                <w:i/>
              </w:rPr>
              <w:t>составлять</w:t>
            </w:r>
            <w:r w:rsidRPr="00964CDD">
              <w:t xml:space="preserve"> словарик «название фиг</w:t>
            </w:r>
            <w:r w:rsidRPr="00964CDD">
              <w:t>у</w:t>
            </w:r>
            <w:r w:rsidRPr="00964CDD">
              <w:t xml:space="preserve">ры — рисунок». </w:t>
            </w:r>
            <w:r w:rsidRPr="00964CDD">
              <w:rPr>
                <w:i/>
              </w:rPr>
              <w:t xml:space="preserve">Распознавать </w:t>
            </w:r>
            <w:r w:rsidRPr="00964CDD">
              <w:t>геометрич</w:t>
            </w:r>
            <w:r w:rsidRPr="00964CDD">
              <w:t>е</w:t>
            </w:r>
            <w:r w:rsidRPr="00964CDD">
              <w:t>ские фигуры,</w:t>
            </w:r>
            <w:r w:rsidRPr="00964CDD">
              <w:rPr>
                <w:i/>
              </w:rPr>
              <w:t xml:space="preserve"> вычленять </w:t>
            </w:r>
            <w:r w:rsidRPr="00964CDD">
              <w:t xml:space="preserve">их на рисунке. </w:t>
            </w:r>
            <w:r w:rsidRPr="00964CDD">
              <w:rPr>
                <w:i/>
              </w:rPr>
              <w:t xml:space="preserve">Сравнивать </w:t>
            </w:r>
            <w:r w:rsidRPr="00964CDD">
              <w:t>геометрические фигуры,</w:t>
            </w:r>
            <w:r w:rsidRPr="00964CDD">
              <w:rPr>
                <w:i/>
              </w:rPr>
              <w:t xml:space="preserve"> нах</w:t>
            </w:r>
            <w:r w:rsidRPr="00964CDD">
              <w:rPr>
                <w:i/>
              </w:rPr>
              <w:t>о</w:t>
            </w:r>
            <w:r w:rsidRPr="00964CDD">
              <w:rPr>
                <w:i/>
              </w:rPr>
              <w:t>дить</w:t>
            </w:r>
            <w:r w:rsidRPr="00964CDD">
              <w:t xml:space="preserve"> общее и различия. </w:t>
            </w:r>
            <w:r w:rsidRPr="00964CDD">
              <w:rPr>
                <w:i/>
              </w:rPr>
              <w:t>Конструировать</w:t>
            </w:r>
            <w:r w:rsidRPr="00964CDD">
              <w:t xml:space="preserve"> и </w:t>
            </w:r>
            <w:r w:rsidRPr="00964CDD">
              <w:rPr>
                <w:i/>
              </w:rPr>
              <w:t>разрезать</w:t>
            </w:r>
            <w:r w:rsidRPr="00964CDD">
              <w:t xml:space="preserve"> геометрические фигуры в соо</w:t>
            </w:r>
            <w:r w:rsidRPr="00964CDD">
              <w:t>т</w:t>
            </w:r>
            <w:r w:rsidRPr="00964CDD">
              <w:t xml:space="preserve">ветствии с условием задания. </w:t>
            </w:r>
          </w:p>
          <w:p w:rsidR="00255C01" w:rsidRPr="00964CDD" w:rsidRDefault="00255C01" w:rsidP="00E932BC">
            <w:pPr>
              <w:jc w:val="both"/>
              <w:rPr>
                <w:i/>
              </w:rPr>
            </w:pPr>
            <w:r w:rsidRPr="00964CDD">
              <w:rPr>
                <w:i/>
              </w:rPr>
              <w:t xml:space="preserve">Выполнять чертёж </w:t>
            </w:r>
            <w:r w:rsidRPr="00964CDD">
              <w:t>в соответствии с инс</w:t>
            </w:r>
            <w:r w:rsidRPr="00964CDD">
              <w:t>т</w:t>
            </w:r>
            <w:r w:rsidRPr="00964CDD">
              <w:t>рукцией.</w:t>
            </w:r>
            <w:r w:rsidRPr="00964CDD">
              <w:rPr>
                <w:i/>
              </w:rPr>
              <w:t xml:space="preserve"> Задавать маршрут </w:t>
            </w:r>
            <w:r w:rsidRPr="00964CDD">
              <w:t>движения с помощью обозначений,</w:t>
            </w:r>
            <w:r w:rsidRPr="00964CDD">
              <w:rPr>
                <w:i/>
              </w:rPr>
              <w:t xml:space="preserve"> прослеживать </w:t>
            </w:r>
            <w:r w:rsidRPr="00964CDD">
              <w:t>з</w:t>
            </w:r>
            <w:r w:rsidRPr="00964CDD">
              <w:t>а</w:t>
            </w:r>
            <w:r w:rsidRPr="00964CDD">
              <w:t>данный маршрут (при работе в парах).</w:t>
            </w:r>
          </w:p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>Исследовать</w:t>
            </w:r>
            <w:r w:rsidRPr="00964CDD">
              <w:t xml:space="preserve"> простейшие свойства чет</w:t>
            </w:r>
            <w:r w:rsidRPr="00964CDD">
              <w:t>ы</w:t>
            </w:r>
            <w:r w:rsidRPr="00964CDD">
              <w:t xml:space="preserve">рёхугольников: </w:t>
            </w:r>
            <w:r w:rsidRPr="00964CDD">
              <w:rPr>
                <w:i/>
              </w:rPr>
              <w:t>измерять</w:t>
            </w:r>
            <w:r w:rsidRPr="00964CDD">
              <w:t xml:space="preserve"> стороны и диаг</w:t>
            </w:r>
            <w:r w:rsidRPr="00964CDD">
              <w:t>о</w:t>
            </w:r>
            <w:r w:rsidRPr="00964CDD">
              <w:t xml:space="preserve">нали, </w:t>
            </w:r>
            <w:r w:rsidRPr="00964CDD">
              <w:rPr>
                <w:i/>
              </w:rPr>
              <w:t>сравнивать</w:t>
            </w:r>
            <w:r w:rsidRPr="00964CDD">
              <w:t xml:space="preserve">, </w:t>
            </w:r>
            <w:r w:rsidRPr="00964CDD">
              <w:rPr>
                <w:i/>
                <w:iCs/>
              </w:rPr>
              <w:t>делать выводы</w:t>
            </w:r>
            <w:r w:rsidRPr="00964CDD">
              <w:t xml:space="preserve">, </w:t>
            </w:r>
            <w:r w:rsidRPr="00964CDD">
              <w:rPr>
                <w:i/>
              </w:rPr>
              <w:t>пров</w:t>
            </w:r>
            <w:r w:rsidRPr="00964CDD">
              <w:rPr>
                <w:i/>
              </w:rPr>
              <w:t>е</w:t>
            </w:r>
            <w:r w:rsidRPr="00964CDD">
              <w:rPr>
                <w:i/>
              </w:rPr>
              <w:t>рять</w:t>
            </w:r>
            <w:r w:rsidRPr="00964CDD">
              <w:t xml:space="preserve"> их на других фигурах. </w:t>
            </w:r>
            <w:r w:rsidRPr="00964CDD">
              <w:rPr>
                <w:i/>
              </w:rPr>
              <w:t>Моделировать</w:t>
            </w:r>
            <w:r w:rsidRPr="00964CDD">
              <w:t xml:space="preserve"> квадрат и ромб с помощью конструктора, </w:t>
            </w:r>
            <w:r w:rsidRPr="00964CDD">
              <w:rPr>
                <w:i/>
              </w:rPr>
              <w:t>экспериментировать</w:t>
            </w:r>
            <w:r w:rsidRPr="00964CDD">
              <w:t xml:space="preserve"> с моделями. </w:t>
            </w:r>
            <w:r w:rsidRPr="00964CDD">
              <w:rPr>
                <w:i/>
              </w:rPr>
              <w:t>Эксп</w:t>
            </w:r>
            <w:r w:rsidRPr="00964CDD">
              <w:rPr>
                <w:i/>
              </w:rPr>
              <w:t>е</w:t>
            </w:r>
            <w:r w:rsidRPr="00964CDD">
              <w:rPr>
                <w:i/>
              </w:rPr>
              <w:t>риментировать</w:t>
            </w:r>
            <w:r w:rsidRPr="00964CDD">
              <w:t xml:space="preserve"> с треугольниками (колич</w:t>
            </w:r>
            <w:r w:rsidRPr="00964CDD">
              <w:t>е</w:t>
            </w:r>
            <w:r w:rsidRPr="00964CDD">
              <w:t>ство прямых и тупых углов).</w:t>
            </w:r>
          </w:p>
          <w:p w:rsidR="00255C01" w:rsidRPr="00964CDD" w:rsidRDefault="00255C01" w:rsidP="00E932BC">
            <w:pPr>
              <w:jc w:val="both"/>
            </w:pPr>
            <w:r w:rsidRPr="00964CDD">
              <w:rPr>
                <w:i/>
              </w:rPr>
              <w:t>Конструировать</w:t>
            </w:r>
            <w:r w:rsidRPr="00964CDD">
              <w:t xml:space="preserve"> фигуры из частей прям</w:t>
            </w:r>
            <w:r w:rsidRPr="00964CDD">
              <w:t>о</w:t>
            </w:r>
            <w:r w:rsidRPr="00964CDD">
              <w:t>угольника</w:t>
            </w:r>
          </w:p>
        </w:tc>
        <w:tc>
          <w:tcPr>
            <w:tcW w:w="769" w:type="pct"/>
            <w:vMerge w:val="restart"/>
          </w:tcPr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964CDD">
              <w:rPr>
                <w:bCs/>
              </w:rPr>
              <w:t>.11.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Pr="00E932BC" w:rsidRDefault="00255C01" w:rsidP="00E932BC">
            <w:r w:rsidRPr="00E932BC">
              <w:t>Распознавание геометрических фигур.</w:t>
            </w:r>
          </w:p>
          <w:p w:rsidR="00255C01" w:rsidRPr="00E932BC" w:rsidRDefault="00255C01" w:rsidP="00E932BC">
            <w:r w:rsidRPr="00E932BC">
              <w:t>(У. стр.72 - 73)</w:t>
            </w:r>
          </w:p>
          <w:p w:rsidR="00255C01" w:rsidRPr="00964CDD" w:rsidRDefault="00255C01" w:rsidP="001E2C8E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1E2C8E">
            <w:r w:rsidRPr="00964CDD">
              <w:t>Различение геометрических ф</w:t>
            </w:r>
            <w:r w:rsidRPr="00964CDD">
              <w:t>и</w:t>
            </w:r>
            <w:r w:rsidRPr="00964CDD">
              <w:t>гур на рисунках. Формирование умения чертить линии и геоме</w:t>
            </w:r>
            <w:r w:rsidRPr="00964CDD">
              <w:t>т</w:t>
            </w:r>
            <w:r w:rsidRPr="00964CDD">
              <w:t>рические фигуры с помощью л</w:t>
            </w:r>
            <w:r w:rsidRPr="00964CDD">
              <w:t>и</w:t>
            </w:r>
            <w:r w:rsidRPr="00964CDD">
              <w:t>нейки. Развитие пространстве</w:t>
            </w:r>
            <w:r w:rsidRPr="00964CDD">
              <w:t>н</w:t>
            </w:r>
            <w:r w:rsidRPr="00964CDD">
              <w:t>ных представлений. Отработка вычислительных навыков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3</w:t>
            </w:r>
            <w:r w:rsidRPr="00964CDD">
              <w:rPr>
                <w:bCs/>
              </w:rPr>
              <w:t>.11.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Pr="00E932BC" w:rsidRDefault="00255C01" w:rsidP="00E932BC">
            <w:r w:rsidRPr="00E932BC">
              <w:t>Углы.</w:t>
            </w:r>
          </w:p>
          <w:p w:rsidR="00255C01" w:rsidRPr="00E932BC" w:rsidRDefault="00255C01" w:rsidP="00E932BC">
            <w:r w:rsidRPr="00E932BC">
              <w:t>(У. стр.74 - 75)</w:t>
            </w:r>
          </w:p>
          <w:p w:rsidR="00255C01" w:rsidRPr="00964CDD" w:rsidRDefault="00255C01" w:rsidP="001E2C8E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1E2C8E">
            <w:r w:rsidRPr="00964CDD">
              <w:t>Знакомство с видами углов (пр</w:t>
            </w:r>
            <w:r w:rsidRPr="00964CDD">
              <w:t>я</w:t>
            </w:r>
            <w:r w:rsidRPr="00964CDD">
              <w:t>мой, острый, тупой) и различение их на рисунках. Формирование умения чертить прямые углы с помощью угольника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 w:val="restart"/>
          </w:tcPr>
          <w:p w:rsidR="00255C01" w:rsidRPr="00964CDD" w:rsidRDefault="00255C01" w:rsidP="00EE7A2F">
            <w:pPr>
              <w:rPr>
                <w:i/>
              </w:rPr>
            </w:pPr>
            <w:r>
              <w:rPr>
                <w:i/>
              </w:rPr>
              <w:t>ИКТ Презентация «Углы»</w:t>
            </w:r>
          </w:p>
          <w:p w:rsidR="00255C01" w:rsidRPr="00964CDD" w:rsidRDefault="00255C01" w:rsidP="00EE7A2F">
            <w:pPr>
              <w:rPr>
                <w:i/>
              </w:rPr>
            </w:pPr>
          </w:p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  <w:p w:rsidR="00255C01" w:rsidRPr="00964CDD" w:rsidRDefault="00255C01" w:rsidP="00EE7A2F">
            <w:pPr>
              <w:rPr>
                <w:i/>
              </w:rPr>
            </w:pPr>
          </w:p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4</w:t>
            </w:r>
            <w:r w:rsidRPr="00964CDD">
              <w:rPr>
                <w:bCs/>
              </w:rPr>
              <w:t>.11.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Default="00255C01" w:rsidP="00E932BC">
            <w:r w:rsidRPr="00E932BC">
              <w:t>Практическая р</w:t>
            </w:r>
            <w:r w:rsidRPr="00E932BC">
              <w:t>а</w:t>
            </w:r>
            <w:r w:rsidRPr="00E932BC">
              <w:t>бота «Проектир</w:t>
            </w:r>
            <w:r w:rsidRPr="00E932BC">
              <w:t>у</w:t>
            </w:r>
            <w:r w:rsidRPr="00E932BC">
              <w:t>ем парк Винни-Пуха»</w:t>
            </w:r>
            <w:r>
              <w:t>.</w:t>
            </w:r>
          </w:p>
          <w:p w:rsidR="00255C01" w:rsidRPr="00E932BC" w:rsidRDefault="00255C01" w:rsidP="00E932BC">
            <w:r w:rsidRPr="00E932BC">
              <w:t>(У. стр. 76 - 77)</w:t>
            </w:r>
          </w:p>
          <w:p w:rsidR="00255C01" w:rsidRPr="00964CDD" w:rsidRDefault="00255C01" w:rsidP="001E2C8E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1E2C8E">
            <w:pPr>
              <w:pStyle w:val="Footer"/>
            </w:pPr>
            <w:r w:rsidRPr="00964CDD">
              <w:t>Практическая работа: вычерч</w:t>
            </w:r>
            <w:r w:rsidRPr="00964CDD">
              <w:t>и</w:t>
            </w:r>
            <w:r w:rsidRPr="00964CDD">
              <w:t>вание прямых углов и отрезков заданной длины на клетчатой бумаге, измерение длин отрезков.</w:t>
            </w:r>
          </w:p>
          <w:p w:rsidR="00255C01" w:rsidRPr="00964CDD" w:rsidRDefault="00255C01" w:rsidP="001E2C8E">
            <w:r w:rsidRPr="00964CDD">
              <w:t>Знакомство с понятием «диаг</w:t>
            </w:r>
            <w:r w:rsidRPr="00964CDD">
              <w:t>о</w:t>
            </w:r>
            <w:r w:rsidRPr="00964CDD">
              <w:t>наль прямоугольника». Отрабо</w:t>
            </w:r>
            <w:r w:rsidRPr="00964CDD">
              <w:t>т</w:t>
            </w:r>
            <w:r w:rsidRPr="00964CDD">
              <w:t>ка вычислительных навыков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8</w:t>
            </w:r>
            <w:r w:rsidRPr="00964CDD">
              <w:rPr>
                <w:bCs/>
              </w:rPr>
              <w:t>.11.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Pr="00E932BC" w:rsidRDefault="00255C01" w:rsidP="00E932BC">
            <w:r w:rsidRPr="00E932BC">
              <w:t>Четырёхугольн</w:t>
            </w:r>
            <w:r w:rsidRPr="00E932BC">
              <w:t>и</w:t>
            </w:r>
            <w:r w:rsidRPr="00E932BC">
              <w:t>ки.</w:t>
            </w:r>
          </w:p>
          <w:p w:rsidR="00255C01" w:rsidRPr="00E932BC" w:rsidRDefault="00255C01" w:rsidP="00E932BC">
            <w:r w:rsidRPr="00E932BC">
              <w:t>(У. стр. 78 - 79)</w:t>
            </w:r>
          </w:p>
          <w:p w:rsidR="00255C01" w:rsidRPr="00964CDD" w:rsidRDefault="00255C01" w:rsidP="001E2C8E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1E2C8E">
            <w:pPr>
              <w:ind w:right="-108"/>
            </w:pPr>
            <w:r w:rsidRPr="00964CDD">
              <w:t>Знакомство с некоторыми свойс</w:t>
            </w:r>
            <w:r w:rsidRPr="00964CDD">
              <w:t>т</w:t>
            </w:r>
            <w:r w:rsidRPr="00964CDD">
              <w:t>вами сторон и углов четырё</w:t>
            </w:r>
            <w:r w:rsidRPr="00964CDD">
              <w:t>х</w:t>
            </w:r>
            <w:r w:rsidRPr="00964CDD">
              <w:t>угольников. Развитие пространс</w:t>
            </w:r>
            <w:r w:rsidRPr="00964CDD">
              <w:t>т</w:t>
            </w:r>
            <w:r w:rsidRPr="00964CDD">
              <w:t>венных представлений. Отработка вычислительных навыков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 w:val="restart"/>
          </w:tcPr>
          <w:p w:rsidR="00255C01" w:rsidRDefault="00255C01" w:rsidP="009B2E74">
            <w:pPr>
              <w:spacing w:line="288" w:lineRule="auto"/>
              <w:rPr>
                <w:iCs/>
              </w:rPr>
            </w:pPr>
            <w:r>
              <w:rPr>
                <w:iCs/>
              </w:rPr>
              <w:t>ИКТ ИД «Геометр</w:t>
            </w:r>
            <w:r>
              <w:rPr>
                <w:iCs/>
              </w:rPr>
              <w:t>и</w:t>
            </w:r>
            <w:r>
              <w:rPr>
                <w:iCs/>
              </w:rPr>
              <w:t>ческие фигуры»</w:t>
            </w:r>
          </w:p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</w:pPr>
            <w:r>
              <w:rPr>
                <w:bCs/>
              </w:rPr>
              <w:t>19</w:t>
            </w:r>
            <w:r w:rsidRPr="00964CDD">
              <w:rPr>
                <w:bCs/>
              </w:rPr>
              <w:t>.11.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Pr="00E932BC" w:rsidRDefault="00255C01" w:rsidP="00E932BC">
            <w:r w:rsidRPr="00E932BC">
              <w:t>Треугольники.</w:t>
            </w:r>
          </w:p>
          <w:p w:rsidR="00255C01" w:rsidRPr="00E932BC" w:rsidRDefault="00255C01" w:rsidP="00E932BC">
            <w:r w:rsidRPr="00E932BC">
              <w:t>(У. стр.80 - 81)</w:t>
            </w:r>
          </w:p>
          <w:p w:rsidR="00255C01" w:rsidRPr="00964CDD" w:rsidRDefault="00255C01" w:rsidP="001E2C8E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1E2C8E">
            <w:pPr>
              <w:rPr>
                <w:i/>
              </w:rPr>
            </w:pPr>
            <w:r w:rsidRPr="00964CDD">
              <w:t>Знакомство с видами треугол</w:t>
            </w:r>
            <w:r w:rsidRPr="00964CDD">
              <w:t>ь</w:t>
            </w:r>
            <w:r w:rsidRPr="00964CDD">
              <w:t>ников (прямоугольный, остр</w:t>
            </w:r>
            <w:r w:rsidRPr="00964CDD">
              <w:t>о</w:t>
            </w:r>
            <w:r w:rsidRPr="00964CDD">
              <w:t>угольный, тупоугольный) и ра</w:t>
            </w:r>
            <w:r w:rsidRPr="00964CDD">
              <w:t>з</w:t>
            </w:r>
            <w:r w:rsidRPr="00964CDD">
              <w:t>личение их на рисунках. Отр</w:t>
            </w:r>
            <w:r w:rsidRPr="00964CDD">
              <w:t>а</w:t>
            </w:r>
            <w:r w:rsidRPr="00964CDD">
              <w:t>ботка вычислительных навыков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  <w:rPr>
                <w:bCs/>
              </w:rPr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0</w:t>
            </w:r>
            <w:r w:rsidRPr="00964CDD">
              <w:rPr>
                <w:bCs/>
              </w:rPr>
              <w:t>.11.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  <w:vMerge w:val="restart"/>
          </w:tcPr>
          <w:p w:rsidR="00255C01" w:rsidRDefault="00255C01" w:rsidP="00E932BC">
            <w:r w:rsidRPr="00E932BC">
              <w:t>Повторение, обобщение из</w:t>
            </w:r>
            <w:r w:rsidRPr="00E932BC">
              <w:t>у</w:t>
            </w:r>
            <w:r w:rsidRPr="00E932BC">
              <w:t>ченного</w:t>
            </w:r>
            <w:r>
              <w:t>.</w:t>
            </w:r>
          </w:p>
          <w:p w:rsidR="00255C01" w:rsidRPr="00E932BC" w:rsidRDefault="00255C01" w:rsidP="00E932BC">
            <w:r w:rsidRPr="00E932BC">
              <w:t>(У. стр. 82—89)</w:t>
            </w:r>
          </w:p>
          <w:p w:rsidR="00255C01" w:rsidRPr="00964CDD" w:rsidRDefault="00255C01" w:rsidP="00E932BC">
            <w:pPr>
              <w:rPr>
                <w:b/>
                <w:i/>
              </w:rPr>
            </w:pPr>
          </w:p>
          <w:p w:rsidR="00255C01" w:rsidRPr="00964CDD" w:rsidRDefault="00255C01" w:rsidP="00E932BC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Merge w:val="restart"/>
          </w:tcPr>
          <w:p w:rsidR="00255C01" w:rsidRPr="00964CDD" w:rsidRDefault="00255C01" w:rsidP="00862B56">
            <w:pPr>
              <w:rPr>
                <w:i/>
              </w:rPr>
            </w:pPr>
          </w:p>
        </w:tc>
        <w:tc>
          <w:tcPr>
            <w:tcW w:w="265" w:type="pct"/>
            <w:gridSpan w:val="3"/>
            <w:vMerge w:val="restart"/>
          </w:tcPr>
          <w:p w:rsidR="00255C01" w:rsidRPr="00964CDD" w:rsidRDefault="00255C01" w:rsidP="00E932BC">
            <w:pPr>
              <w:jc w:val="center"/>
            </w:pPr>
            <w:r w:rsidRPr="00964CDD">
              <w:t>3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rPr>
                <w:bCs/>
              </w:rPr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1</w:t>
            </w:r>
            <w:r w:rsidRPr="00964CDD">
              <w:rPr>
                <w:bCs/>
              </w:rPr>
              <w:t>.11.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1151" w:type="pct"/>
            <w:gridSpan w:val="2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265" w:type="pct"/>
            <w:gridSpan w:val="3"/>
            <w:vMerge/>
          </w:tcPr>
          <w:p w:rsidR="00255C01" w:rsidRPr="00964CDD" w:rsidRDefault="00255C01" w:rsidP="006F1112"/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  <w:rPr>
                <w:bCs/>
              </w:rPr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5</w:t>
            </w:r>
            <w:r w:rsidRPr="00964CDD">
              <w:rPr>
                <w:bCs/>
              </w:rPr>
              <w:t>.11.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1151" w:type="pct"/>
            <w:gridSpan w:val="2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265" w:type="pct"/>
            <w:gridSpan w:val="3"/>
            <w:vMerge/>
          </w:tcPr>
          <w:p w:rsidR="00255C01" w:rsidRPr="00964CDD" w:rsidRDefault="00255C01" w:rsidP="006F1112"/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E932BC">
        <w:trPr>
          <w:cantSplit/>
          <w:trHeight w:val="501"/>
        </w:trPr>
        <w:tc>
          <w:tcPr>
            <w:tcW w:w="5000" w:type="pct"/>
            <w:gridSpan w:val="15"/>
          </w:tcPr>
          <w:p w:rsidR="00255C01" w:rsidRPr="00964CDD" w:rsidRDefault="00255C01" w:rsidP="006F1112">
            <w:pPr>
              <w:jc w:val="center"/>
              <w:rPr>
                <w:b/>
              </w:rPr>
            </w:pPr>
            <w:r>
              <w:rPr>
                <w:b/>
              </w:rPr>
              <w:t>ВЫЧИСЛЕНИЯ В ПРЕДЕЛАХ 100 (</w:t>
            </w:r>
            <w:r w:rsidRPr="00964CDD">
              <w:rPr>
                <w:b/>
              </w:rPr>
              <w:t xml:space="preserve">19 </w:t>
            </w:r>
            <w:r>
              <w:rPr>
                <w:b/>
              </w:rPr>
              <w:t>часов)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6</w:t>
            </w:r>
            <w:r w:rsidRPr="00964CDD">
              <w:rPr>
                <w:bCs/>
              </w:rPr>
              <w:t>.11.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Default="00255C01" w:rsidP="00E932BC">
            <w:pPr>
              <w:jc w:val="both"/>
            </w:pPr>
            <w:r w:rsidRPr="00E932BC">
              <w:t>Сложение и в</w:t>
            </w:r>
            <w:r w:rsidRPr="00E932BC">
              <w:t>ы</w:t>
            </w:r>
            <w:r w:rsidRPr="00E932BC">
              <w:t>читание чисел по разрядам</w:t>
            </w:r>
            <w:r>
              <w:t>.</w:t>
            </w:r>
          </w:p>
          <w:p w:rsidR="00255C01" w:rsidRPr="00E932BC" w:rsidRDefault="00255C01" w:rsidP="00E932BC">
            <w:pPr>
              <w:jc w:val="both"/>
              <w:rPr>
                <w:b/>
                <w:i/>
              </w:rPr>
            </w:pPr>
            <w:r w:rsidRPr="00E932BC">
              <w:rPr>
                <w:b/>
                <w:i/>
              </w:rPr>
              <w:t>Математич</w:t>
            </w:r>
            <w:r w:rsidRPr="00E932BC">
              <w:rPr>
                <w:b/>
                <w:i/>
              </w:rPr>
              <w:t>е</w:t>
            </w:r>
            <w:r w:rsidRPr="00E932BC">
              <w:rPr>
                <w:b/>
                <w:i/>
              </w:rPr>
              <w:t>ский диктант.</w:t>
            </w:r>
          </w:p>
          <w:p w:rsidR="00255C01" w:rsidRPr="00E932BC" w:rsidRDefault="00255C01" w:rsidP="00E932BC">
            <w:pPr>
              <w:jc w:val="both"/>
            </w:pPr>
            <w:r w:rsidRPr="00E932BC">
              <w:t>(У. стр.90 – 91)</w:t>
            </w:r>
          </w:p>
          <w:p w:rsidR="00255C01" w:rsidRPr="00964CDD" w:rsidRDefault="00255C01" w:rsidP="006F1112">
            <w:pPr>
              <w:jc w:val="both"/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6F1112">
            <w:pPr>
              <w:jc w:val="both"/>
              <w:rPr>
                <w:color w:val="0000FF"/>
              </w:rPr>
            </w:pPr>
            <w:r w:rsidRPr="00964CDD">
              <w:rPr>
                <w:color w:val="000000"/>
              </w:rPr>
              <w:t>Знакомство с понятием «разряд». Повторение: сложение и вычит</w:t>
            </w:r>
            <w:r w:rsidRPr="00964CDD">
              <w:rPr>
                <w:color w:val="000000"/>
              </w:rPr>
              <w:t>а</w:t>
            </w:r>
            <w:r w:rsidRPr="00964CDD">
              <w:rPr>
                <w:color w:val="000000"/>
              </w:rPr>
              <w:t>ние двузначных чисел без пер</w:t>
            </w:r>
            <w:r w:rsidRPr="00964CDD">
              <w:rPr>
                <w:color w:val="000000"/>
              </w:rPr>
              <w:t>е</w:t>
            </w:r>
            <w:r w:rsidRPr="00964CDD">
              <w:rPr>
                <w:color w:val="000000"/>
              </w:rPr>
              <w:t>хода через десяток. Знакомство с формой записи вычислений столбиком</w:t>
            </w:r>
            <w:r>
              <w:rPr>
                <w:color w:val="000000"/>
              </w:rPr>
              <w:t>.</w:t>
            </w:r>
            <w:r w:rsidRPr="00964CDD">
              <w:rPr>
                <w:color w:val="000000"/>
              </w:rPr>
              <w:t xml:space="preserve"> 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 w:val="restart"/>
          </w:tcPr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Складывать и вычитать</w:t>
            </w:r>
            <w:r w:rsidRPr="00964CDD">
              <w:t xml:space="preserve"> двузначные числа по разрядам: 1) устно; 2) записывая вычи</w:t>
            </w:r>
            <w:r w:rsidRPr="00964CDD">
              <w:t>с</w:t>
            </w:r>
            <w:r w:rsidRPr="00964CDD">
              <w:t>ления в строчку; 3) записывая вычисления в столбик.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Выполнять</w:t>
            </w:r>
            <w:r w:rsidRPr="00964CDD">
              <w:t xml:space="preserve"> сложение рациональным спос</w:t>
            </w:r>
            <w:r w:rsidRPr="00964CDD">
              <w:t>о</w:t>
            </w:r>
            <w:r w:rsidRPr="00964CDD">
              <w:t>бом (дополняя одно из слагаемых до деся</w:t>
            </w:r>
            <w:r w:rsidRPr="00964CDD">
              <w:t>т</w:t>
            </w:r>
            <w:r w:rsidRPr="00964CDD">
              <w:t>ка).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Решать задачи</w:t>
            </w:r>
            <w:r w:rsidRPr="00964CDD">
              <w:t xml:space="preserve"> в 1-2 действия на нахожд</w:t>
            </w:r>
            <w:r w:rsidRPr="00964CDD">
              <w:t>е</w:t>
            </w:r>
            <w:r w:rsidRPr="00964CDD">
              <w:t xml:space="preserve">ние уменьшаемого, вычитаемого, остатка (рабочая тетрадь). </w:t>
            </w:r>
            <w:r w:rsidRPr="00964CDD">
              <w:rPr>
                <w:i/>
              </w:rPr>
              <w:t xml:space="preserve">Составлять </w:t>
            </w:r>
            <w:r w:rsidRPr="00964CDD">
              <w:t>краткую з</w:t>
            </w:r>
            <w:r w:rsidRPr="00964CDD">
              <w:t>а</w:t>
            </w:r>
            <w:r w:rsidRPr="00964CDD">
              <w:t>пись условия задачи.</w:t>
            </w:r>
            <w:r w:rsidRPr="00964CDD">
              <w:rPr>
                <w:i/>
              </w:rPr>
              <w:t xml:space="preserve"> </w:t>
            </w:r>
          </w:p>
          <w:p w:rsidR="00255C01" w:rsidRPr="00E932BC" w:rsidRDefault="00255C01" w:rsidP="00E932BC">
            <w:pPr>
              <w:jc w:val="center"/>
              <w:rPr>
                <w:iCs/>
                <w:sz w:val="16"/>
                <w:szCs w:val="16"/>
              </w:rPr>
            </w:pP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3F250D">
            <w:pPr>
              <w:jc w:val="both"/>
              <w:rPr>
                <w:i/>
              </w:rPr>
            </w:pPr>
            <w:r w:rsidRPr="00964CDD">
              <w:rPr>
                <w:i/>
              </w:rPr>
              <w:t xml:space="preserve">Анализировать </w:t>
            </w:r>
            <w:r w:rsidRPr="00964CDD">
              <w:t>условие задачи,</w:t>
            </w:r>
            <w:r w:rsidRPr="00964CDD">
              <w:rPr>
                <w:i/>
              </w:rPr>
              <w:t xml:space="preserve"> отбрас</w:t>
            </w:r>
            <w:r w:rsidRPr="00964CDD">
              <w:rPr>
                <w:i/>
              </w:rPr>
              <w:t>ы</w:t>
            </w:r>
            <w:r w:rsidRPr="00964CDD">
              <w:rPr>
                <w:i/>
              </w:rPr>
              <w:t xml:space="preserve">вать </w:t>
            </w:r>
            <w:r w:rsidRPr="00964CDD">
              <w:t>несущественное,</w:t>
            </w:r>
            <w:r w:rsidRPr="00964CDD">
              <w:rPr>
                <w:i/>
              </w:rPr>
              <w:t xml:space="preserve"> выделять </w:t>
            </w:r>
            <w:r w:rsidRPr="00964CDD">
              <w:t>сущес</w:t>
            </w:r>
            <w:r w:rsidRPr="00964CDD">
              <w:t>т</w:t>
            </w:r>
            <w:r w:rsidRPr="00964CDD">
              <w:t>венные данные.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Моделировать</w:t>
            </w:r>
            <w:r w:rsidRPr="00964CDD">
              <w:t xml:space="preserve"> условие задачи на схеме «целое – части».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Сравнивать</w:t>
            </w:r>
            <w:r w:rsidRPr="00964CDD">
              <w:t xml:space="preserve"> эффективность краткой записи и схемы при решении нетиповых задач.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Находить</w:t>
            </w:r>
            <w:r w:rsidRPr="00964CDD">
              <w:t xml:space="preserve"> закономерность в столбиках примеров, </w:t>
            </w:r>
            <w:r w:rsidRPr="00964CDD">
              <w:rPr>
                <w:i/>
              </w:rPr>
              <w:t>выполнять</w:t>
            </w:r>
            <w:r w:rsidRPr="00964CDD">
              <w:t xml:space="preserve"> вычисления по ан</w:t>
            </w:r>
            <w:r w:rsidRPr="00964CDD">
              <w:t>а</w:t>
            </w:r>
            <w:r w:rsidRPr="00964CDD">
              <w:t>логии.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 xml:space="preserve">Восстанавливать </w:t>
            </w:r>
            <w:r w:rsidRPr="00964CDD">
              <w:t>деформированные раве</w:t>
            </w:r>
            <w:r w:rsidRPr="00964CDD">
              <w:t>н</w:t>
            </w:r>
            <w:r w:rsidRPr="00964CDD">
              <w:t xml:space="preserve">ства, </w:t>
            </w:r>
            <w:r w:rsidRPr="00964CDD">
              <w:rPr>
                <w:i/>
              </w:rPr>
              <w:t>предлагать</w:t>
            </w:r>
            <w:r w:rsidRPr="00964CDD">
              <w:t xml:space="preserve"> разные варианты реш</w:t>
            </w:r>
            <w:r w:rsidRPr="00964CDD">
              <w:t>е</w:t>
            </w:r>
            <w:r w:rsidRPr="00964CDD">
              <w:t>ния.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 xml:space="preserve">Прогнозировать </w:t>
            </w:r>
            <w:r w:rsidRPr="00964CDD">
              <w:t>результат сложения (кол</w:t>
            </w:r>
            <w:r w:rsidRPr="00964CDD">
              <w:t>и</w:t>
            </w:r>
            <w:r w:rsidRPr="00964CDD">
              <w:t xml:space="preserve">чество десятков в ответе). </w:t>
            </w:r>
            <w:r w:rsidRPr="00964CDD">
              <w:rPr>
                <w:i/>
              </w:rPr>
              <w:t>Оценивать</w:t>
            </w:r>
            <w:r w:rsidRPr="00964CDD">
              <w:t xml:space="preserve"> су</w:t>
            </w:r>
            <w:r w:rsidRPr="00964CDD">
              <w:t>м</w:t>
            </w:r>
            <w:r w:rsidRPr="00964CDD">
              <w:t>му денег, необходимую для покупки.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 xml:space="preserve">Ориентироваться </w:t>
            </w:r>
            <w:r w:rsidRPr="00964CDD">
              <w:t>в таблицах,</w:t>
            </w:r>
            <w:r w:rsidRPr="00964CDD">
              <w:rPr>
                <w:i/>
              </w:rPr>
              <w:t xml:space="preserve"> заполнять</w:t>
            </w:r>
            <w:r w:rsidRPr="00964CDD">
              <w:t xml:space="preserve"> пустые клетки в таблице.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Расшифровывать</w:t>
            </w:r>
            <w:r w:rsidRPr="00964CDD">
              <w:t xml:space="preserve"> задуманное слово</w:t>
            </w:r>
            <w:r w:rsidRPr="00964CDD">
              <w:rPr>
                <w:i/>
              </w:rPr>
              <w:t xml:space="preserve"> </w:t>
            </w:r>
            <w:r w:rsidRPr="00964CDD">
              <w:t>(соо</w:t>
            </w:r>
            <w:r w:rsidRPr="00964CDD">
              <w:t>т</w:t>
            </w:r>
            <w:r w:rsidRPr="00964CDD">
              <w:t>носить результаты вычислений с буквами с помощью шифра).</w:t>
            </w:r>
          </w:p>
          <w:p w:rsidR="00255C01" w:rsidRPr="00964CDD" w:rsidRDefault="00255C01" w:rsidP="003F250D">
            <w:pPr>
              <w:jc w:val="both"/>
              <w:rPr>
                <w:i/>
              </w:rPr>
            </w:pPr>
            <w:r w:rsidRPr="00964CDD">
              <w:rPr>
                <w:i/>
              </w:rPr>
              <w:t>Рассуждать</w:t>
            </w:r>
            <w:r w:rsidRPr="00964CDD">
              <w:t xml:space="preserve"> при решении числовых реб</w:t>
            </w:r>
            <w:r w:rsidRPr="00964CDD">
              <w:t>у</w:t>
            </w:r>
            <w:r w:rsidRPr="00964CDD">
              <w:t xml:space="preserve">сов, </w:t>
            </w:r>
            <w:r w:rsidRPr="00964CDD">
              <w:rPr>
                <w:i/>
              </w:rPr>
              <w:t>обосновывать</w:t>
            </w:r>
            <w:r w:rsidRPr="00964CDD">
              <w:t xml:space="preserve"> своё решение.</w:t>
            </w:r>
            <w:r w:rsidRPr="00964CDD">
              <w:rPr>
                <w:i/>
              </w:rPr>
              <w:t xml:space="preserve"> 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 xml:space="preserve">Предлагать </w:t>
            </w:r>
            <w:r w:rsidRPr="00964CDD">
              <w:t>разные способы вычисления суммы,</w:t>
            </w:r>
            <w:r w:rsidRPr="00964CDD">
              <w:rPr>
                <w:i/>
              </w:rPr>
              <w:t xml:space="preserve"> сравнивать </w:t>
            </w:r>
            <w:r w:rsidRPr="00964CDD">
              <w:t>свой способ со спос</w:t>
            </w:r>
            <w:r w:rsidRPr="00964CDD">
              <w:t>о</w:t>
            </w:r>
            <w:r w:rsidRPr="00964CDD">
              <w:t xml:space="preserve">бом товарища, </w:t>
            </w:r>
            <w:r w:rsidRPr="00964CDD">
              <w:rPr>
                <w:i/>
              </w:rPr>
              <w:t xml:space="preserve">оценивать </w:t>
            </w:r>
            <w:r w:rsidRPr="00964CDD">
              <w:t>эффективность способа сложения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 xml:space="preserve">Рассуждать </w:t>
            </w:r>
            <w:r w:rsidRPr="00964CDD">
              <w:t>при вычитании чисел.</w:t>
            </w:r>
            <w:r w:rsidRPr="00964CDD">
              <w:rPr>
                <w:i/>
              </w:rPr>
              <w:t xml:space="preserve"> Испол</w:t>
            </w:r>
            <w:r w:rsidRPr="00964CDD">
              <w:rPr>
                <w:i/>
              </w:rPr>
              <w:t>ь</w:t>
            </w:r>
            <w:r w:rsidRPr="00964CDD">
              <w:rPr>
                <w:i/>
              </w:rPr>
              <w:t xml:space="preserve">зовать </w:t>
            </w:r>
            <w:r w:rsidRPr="00964CDD">
              <w:t xml:space="preserve">взаимосвязь сложения и вычитания при вычислениях. </w:t>
            </w:r>
            <w:r w:rsidRPr="00964CDD">
              <w:rPr>
                <w:i/>
              </w:rPr>
              <w:t>Выполнять алгоритм</w:t>
            </w:r>
            <w:r w:rsidRPr="00964CDD">
              <w:t xml:space="preserve"> вычислений в столбик. </w:t>
            </w:r>
            <w:r w:rsidRPr="00964CDD">
              <w:rPr>
                <w:i/>
              </w:rPr>
              <w:t>Проверять</w:t>
            </w:r>
            <w:r w:rsidRPr="00964CDD">
              <w:t xml:space="preserve"> резул</w:t>
            </w:r>
            <w:r w:rsidRPr="00964CDD">
              <w:t>ь</w:t>
            </w:r>
            <w:r w:rsidRPr="00964CDD">
              <w:t xml:space="preserve">тат вычитания сложением. </w:t>
            </w:r>
            <w:r w:rsidRPr="00964CDD">
              <w:rPr>
                <w:i/>
              </w:rPr>
              <w:t>Сравнивать</w:t>
            </w:r>
            <w:r w:rsidRPr="00964CDD">
              <w:t xml:space="preserve"> числа и величины, отвечая на вопрос: «На сколько больше/меньше?».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Решать задачи</w:t>
            </w:r>
            <w:r w:rsidRPr="00964CDD">
              <w:t xml:space="preserve"> разными способами.</w:t>
            </w:r>
            <w:r w:rsidRPr="00964CDD">
              <w:rPr>
                <w:i/>
              </w:rPr>
              <w:t xml:space="preserve"> 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Дополнять</w:t>
            </w:r>
            <w:r w:rsidRPr="00964CDD">
              <w:t xml:space="preserve"> условие задачи вопросом. </w:t>
            </w:r>
          </w:p>
          <w:p w:rsidR="00255C01" w:rsidRPr="00E932BC" w:rsidRDefault="00255C01" w:rsidP="00E932BC">
            <w:pPr>
              <w:jc w:val="center"/>
              <w:rPr>
                <w:sz w:val="16"/>
                <w:szCs w:val="16"/>
              </w:rPr>
            </w:pP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 xml:space="preserve">Прогнозировать </w:t>
            </w:r>
            <w:r w:rsidRPr="00964CDD">
              <w:t>результат вычитания (к</w:t>
            </w:r>
            <w:r w:rsidRPr="00964CDD">
              <w:t>о</w:t>
            </w:r>
            <w:r w:rsidRPr="00964CDD">
              <w:t>личество десятков в ответе).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Читать</w:t>
            </w:r>
            <w:r w:rsidRPr="00964CDD">
              <w:t xml:space="preserve"> схемы, иллюстрирующие вычит</w:t>
            </w:r>
            <w:r w:rsidRPr="00964CDD">
              <w:t>а</w:t>
            </w:r>
            <w:r w:rsidRPr="00964CDD">
              <w:t>ние с переходом через десяток.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Использовать</w:t>
            </w:r>
            <w:r w:rsidRPr="00964CDD">
              <w:t xml:space="preserve"> в ряде случаев рисунки как источник данных, необходимых для реш</w:t>
            </w:r>
            <w:r w:rsidRPr="00964CDD">
              <w:t>е</w:t>
            </w:r>
            <w:r w:rsidRPr="00964CDD">
              <w:t>ния задачи.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Дополнять</w:t>
            </w:r>
            <w:r w:rsidRPr="00964CDD">
              <w:t xml:space="preserve"> схему числовыми данными и </w:t>
            </w:r>
            <w:r w:rsidRPr="00964CDD">
              <w:rPr>
                <w:i/>
              </w:rPr>
              <w:t>формулировать</w:t>
            </w:r>
            <w:r w:rsidRPr="00964CDD">
              <w:t xml:space="preserve"> задачу.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Моделировать</w:t>
            </w:r>
            <w:r w:rsidRPr="00964CDD">
              <w:t xml:space="preserve"> условие нетиповой задачи произвольной схемой.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 xml:space="preserve">Составлять </w:t>
            </w:r>
            <w:r w:rsidRPr="00964CDD">
              <w:t>краткую запись условия вза</w:t>
            </w:r>
            <w:r w:rsidRPr="00964CDD">
              <w:t>и</w:t>
            </w:r>
            <w:r w:rsidRPr="00964CDD">
              <w:t xml:space="preserve">мообратных задач, </w:t>
            </w:r>
            <w:r w:rsidRPr="00964CDD">
              <w:rPr>
                <w:i/>
              </w:rPr>
              <w:t>наблюдать</w:t>
            </w:r>
            <w:r w:rsidRPr="00964CDD">
              <w:t xml:space="preserve"> за их реш</w:t>
            </w:r>
            <w:r w:rsidRPr="00964CDD">
              <w:t>е</w:t>
            </w:r>
            <w:r w:rsidRPr="00964CDD">
              <w:t xml:space="preserve">нием, </w:t>
            </w:r>
            <w:r w:rsidRPr="00964CDD">
              <w:rPr>
                <w:i/>
              </w:rPr>
              <w:t xml:space="preserve">сравнивать </w:t>
            </w:r>
            <w:r w:rsidRPr="00964CDD">
              <w:t xml:space="preserve">и </w:t>
            </w:r>
            <w:r w:rsidRPr="00964CDD">
              <w:rPr>
                <w:i/>
              </w:rPr>
              <w:t>делать выводы</w:t>
            </w:r>
            <w:r w:rsidRPr="00964CDD">
              <w:t>.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Формулировать</w:t>
            </w:r>
            <w:r w:rsidRPr="00964CDD">
              <w:t xml:space="preserve"> вопросы по аналогии, </w:t>
            </w:r>
            <w:r w:rsidRPr="00964CDD">
              <w:rPr>
                <w:i/>
                <w:iCs/>
              </w:rPr>
              <w:t>з</w:t>
            </w:r>
            <w:r w:rsidRPr="00964CDD">
              <w:rPr>
                <w:i/>
                <w:iCs/>
              </w:rPr>
              <w:t>а</w:t>
            </w:r>
            <w:r w:rsidRPr="00964CDD">
              <w:rPr>
                <w:i/>
                <w:iCs/>
              </w:rPr>
              <w:t>давать</w:t>
            </w:r>
            <w:r w:rsidRPr="00964CDD">
              <w:t xml:space="preserve"> их товарищу. </w:t>
            </w:r>
          </w:p>
          <w:p w:rsidR="00255C01" w:rsidRPr="00964CDD" w:rsidRDefault="00255C01" w:rsidP="003F250D">
            <w:pPr>
              <w:jc w:val="both"/>
            </w:pPr>
            <w:r w:rsidRPr="00964CDD">
              <w:rPr>
                <w:i/>
              </w:rPr>
              <w:t>Решать задачи</w:t>
            </w:r>
            <w:r w:rsidRPr="00964CDD">
              <w:t xml:space="preserve"> с практическим содержан</w:t>
            </w:r>
            <w:r w:rsidRPr="00964CDD">
              <w:t>и</w:t>
            </w:r>
            <w:r w:rsidRPr="00964CDD">
              <w:t>ем, приближенным к реальности (ситуация покупки, подсчёта сдачи, оценивания сто</w:t>
            </w:r>
            <w:r w:rsidRPr="00964CDD">
              <w:t>и</w:t>
            </w:r>
            <w:r w:rsidRPr="00964CDD">
              <w:t>мости покупки).</w:t>
            </w:r>
          </w:p>
          <w:p w:rsidR="00255C01" w:rsidRPr="00964CDD" w:rsidRDefault="00255C01" w:rsidP="003F250D">
            <w:pPr>
              <w:jc w:val="both"/>
              <w:rPr>
                <w:b/>
              </w:rPr>
            </w:pPr>
            <w:r w:rsidRPr="00964CDD">
              <w:rPr>
                <w:i/>
              </w:rPr>
              <w:t>Решать задачи</w:t>
            </w:r>
            <w:r w:rsidRPr="00964CDD">
              <w:t xml:space="preserve"> на логику. </w:t>
            </w:r>
            <w:r w:rsidRPr="00964CDD">
              <w:rPr>
                <w:i/>
              </w:rPr>
              <w:t>Эксперимент</w:t>
            </w:r>
            <w:r w:rsidRPr="00964CDD">
              <w:rPr>
                <w:i/>
              </w:rPr>
              <w:t>и</w:t>
            </w:r>
            <w:r w:rsidRPr="00964CDD">
              <w:rPr>
                <w:i/>
              </w:rPr>
              <w:t>ровать</w:t>
            </w:r>
            <w:r w:rsidRPr="00964CDD">
              <w:t xml:space="preserve"> с числами </w:t>
            </w:r>
            <w:r w:rsidRPr="00964CDD">
              <w:br/>
              <w:t>(какие числа можно получить на «автом</w:t>
            </w:r>
            <w:r w:rsidRPr="00964CDD">
              <w:t>а</w:t>
            </w:r>
            <w:r w:rsidRPr="00964CDD">
              <w:t>те» с заданной программой) вычислений</w:t>
            </w:r>
          </w:p>
          <w:p w:rsidR="00255C01" w:rsidRPr="00964CDD" w:rsidRDefault="00255C01" w:rsidP="003F250D">
            <w:r w:rsidRPr="00964CDD">
              <w:rPr>
                <w:i/>
              </w:rPr>
              <w:t xml:space="preserve">Складывать и вычитать </w:t>
            </w:r>
            <w:r w:rsidRPr="00964CDD">
              <w:t>двузначные числа в пределах 100 с переходом через десяток (устно и письменно).</w:t>
            </w:r>
          </w:p>
          <w:p w:rsidR="00255C01" w:rsidRPr="00964CDD" w:rsidRDefault="00255C01" w:rsidP="003F250D">
            <w:r w:rsidRPr="00964CDD">
              <w:rPr>
                <w:i/>
              </w:rPr>
              <w:t>Решать задачи</w:t>
            </w:r>
            <w:r w:rsidRPr="00964CDD">
              <w:t xml:space="preserve"> на разностное сравнение.</w:t>
            </w:r>
          </w:p>
          <w:p w:rsidR="00255C01" w:rsidRPr="00E932BC" w:rsidRDefault="00255C01" w:rsidP="00E932BC">
            <w:pPr>
              <w:jc w:val="center"/>
              <w:rPr>
                <w:sz w:val="16"/>
                <w:szCs w:val="16"/>
              </w:rPr>
            </w:pP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  <w:r w:rsidRPr="00E932BC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3F250D">
            <w:r w:rsidRPr="00964CDD">
              <w:rPr>
                <w:i/>
              </w:rPr>
              <w:t xml:space="preserve">Ориентироваться </w:t>
            </w:r>
            <w:r w:rsidRPr="00964CDD">
              <w:t>в рисунках, схемах, ц</w:t>
            </w:r>
            <w:r w:rsidRPr="00964CDD">
              <w:t>е</w:t>
            </w:r>
            <w:r w:rsidRPr="00964CDD">
              <w:t>почках вычислений (выполнять вычисл</w:t>
            </w:r>
            <w:r w:rsidRPr="00964CDD">
              <w:t>е</w:t>
            </w:r>
            <w:r w:rsidRPr="00964CDD">
              <w:t>ния, восстанавливать пропуски, записывать цепочки).</w:t>
            </w:r>
          </w:p>
          <w:p w:rsidR="00255C01" w:rsidRPr="00964CDD" w:rsidRDefault="00255C01" w:rsidP="003F250D">
            <w:r w:rsidRPr="00964CDD">
              <w:rPr>
                <w:i/>
              </w:rPr>
              <w:t xml:space="preserve">Выбирать </w:t>
            </w:r>
            <w:r w:rsidRPr="00964CDD">
              <w:t xml:space="preserve">задания из вариативной части: </w:t>
            </w:r>
            <w:r w:rsidRPr="00964CDD">
              <w:rPr>
                <w:i/>
              </w:rPr>
              <w:t>комбинировать</w:t>
            </w:r>
            <w:r w:rsidRPr="00964CDD">
              <w:t xml:space="preserve"> слагаемые для получения заданной суммы; у</w:t>
            </w:r>
            <w:r w:rsidRPr="00964CDD">
              <w:rPr>
                <w:i/>
              </w:rPr>
              <w:t>частвовать</w:t>
            </w:r>
            <w:r w:rsidRPr="00964CDD">
              <w:t xml:space="preserve"> в учебных играх; </w:t>
            </w:r>
            <w:r w:rsidRPr="00964CDD">
              <w:rPr>
                <w:i/>
              </w:rPr>
              <w:t>прогнозировать</w:t>
            </w:r>
            <w:r w:rsidRPr="00964CDD">
              <w:t xml:space="preserve"> результат вычисл</w:t>
            </w:r>
            <w:r w:rsidRPr="00964CDD">
              <w:t>е</w:t>
            </w:r>
            <w:r w:rsidRPr="00964CDD">
              <w:t>ний).</w:t>
            </w:r>
          </w:p>
          <w:p w:rsidR="00255C01" w:rsidRDefault="00255C01" w:rsidP="003F250D">
            <w:r w:rsidRPr="00964CDD">
              <w:rPr>
                <w:i/>
              </w:rPr>
              <w:t>Выбирать</w:t>
            </w:r>
            <w:r w:rsidRPr="00964CDD">
              <w:t xml:space="preserve"> форму участия в проектной де</w:t>
            </w:r>
            <w:r w:rsidRPr="00964CDD">
              <w:t>я</w:t>
            </w:r>
            <w:r w:rsidRPr="00964CDD">
              <w:t>тельности по теме «Вычислительные м</w:t>
            </w:r>
            <w:r w:rsidRPr="00964CDD">
              <w:t>а</w:t>
            </w:r>
            <w:r w:rsidRPr="00964CDD">
              <w:t xml:space="preserve">шины»: </w:t>
            </w:r>
            <w:r w:rsidRPr="00964CDD">
              <w:rPr>
                <w:i/>
              </w:rPr>
              <w:t>узнавать</w:t>
            </w:r>
            <w:r w:rsidRPr="00964CDD">
              <w:t xml:space="preserve"> новое о способах счёта; </w:t>
            </w:r>
            <w:r w:rsidRPr="00964CDD">
              <w:rPr>
                <w:i/>
              </w:rPr>
              <w:t>составлять</w:t>
            </w:r>
            <w:r w:rsidRPr="00964CDD">
              <w:t xml:space="preserve"> список приборов (или коллаж), </w:t>
            </w:r>
            <w:r w:rsidRPr="00964CDD">
              <w:rPr>
                <w:i/>
              </w:rPr>
              <w:t>фантазировать</w:t>
            </w:r>
            <w:r w:rsidRPr="00964CDD">
              <w:t xml:space="preserve"> на  заданную тему; мод</w:t>
            </w:r>
            <w:r w:rsidRPr="00964CDD">
              <w:t>е</w:t>
            </w:r>
            <w:r w:rsidRPr="00964CDD">
              <w:t>лировать «автомат» для вычислений, ко</w:t>
            </w:r>
            <w:r w:rsidRPr="00964CDD">
              <w:t>н</w:t>
            </w:r>
            <w:r w:rsidRPr="00964CDD">
              <w:t xml:space="preserve">струировать счёты для вычисления сумм одинаковых слагаемых. </w:t>
            </w:r>
            <w:r w:rsidRPr="00964CDD">
              <w:rPr>
                <w:i/>
                <w:iCs/>
              </w:rPr>
              <w:t>Планировать</w:t>
            </w:r>
            <w:r w:rsidRPr="00964CDD">
              <w:t xml:space="preserve"> своё участие с опорой на шаблон в рабочей те</w:t>
            </w:r>
            <w:r w:rsidRPr="00964CDD">
              <w:t>т</w:t>
            </w:r>
            <w:r w:rsidRPr="00964CDD">
              <w:t>ради</w:t>
            </w:r>
            <w:r>
              <w:t>.</w:t>
            </w:r>
          </w:p>
          <w:p w:rsidR="00255C01" w:rsidRDefault="00255C01" w:rsidP="003F250D"/>
          <w:p w:rsidR="00255C01" w:rsidRPr="00964CDD" w:rsidRDefault="00255C01" w:rsidP="003F250D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964CDD" w:rsidRDefault="00255C01" w:rsidP="009B2E74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7</w:t>
            </w:r>
            <w:r w:rsidRPr="00964CDD">
              <w:rPr>
                <w:bCs/>
              </w:rPr>
              <w:t>.11.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Default="00255C01" w:rsidP="00E932BC">
            <w:pPr>
              <w:jc w:val="both"/>
            </w:pPr>
            <w:r w:rsidRPr="00E932BC">
              <w:t>Сложение и в</w:t>
            </w:r>
            <w:r w:rsidRPr="00E932BC">
              <w:t>ы</w:t>
            </w:r>
            <w:r w:rsidRPr="00E932BC">
              <w:t>читание двузна</w:t>
            </w:r>
            <w:r w:rsidRPr="00E932BC">
              <w:t>ч</w:t>
            </w:r>
            <w:r w:rsidRPr="00E932BC">
              <w:t>ных чисел</w:t>
            </w:r>
            <w:r>
              <w:t>.</w:t>
            </w:r>
          </w:p>
          <w:p w:rsidR="00255C01" w:rsidRPr="00E932BC" w:rsidRDefault="00255C01" w:rsidP="00E932BC">
            <w:pPr>
              <w:jc w:val="both"/>
            </w:pPr>
            <w:r w:rsidRPr="00E932BC">
              <w:t>(У. стр.91 – 93)</w:t>
            </w:r>
          </w:p>
          <w:p w:rsidR="00255C01" w:rsidRPr="00964CDD" w:rsidRDefault="00255C01" w:rsidP="006F1112">
            <w:pPr>
              <w:jc w:val="both"/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6F1112">
            <w:pPr>
              <w:jc w:val="both"/>
              <w:rPr>
                <w:color w:val="0000FF"/>
              </w:rPr>
            </w:pPr>
            <w:r w:rsidRPr="00964CDD">
              <w:rPr>
                <w:color w:val="000000"/>
              </w:rPr>
              <w:t xml:space="preserve">Продолжение формирования умения </w:t>
            </w:r>
            <w:r w:rsidRPr="00964CDD">
              <w:t>выполнять сложение и вычитание</w:t>
            </w:r>
            <w:r w:rsidRPr="00964CDD">
              <w:rPr>
                <w:color w:val="000000"/>
              </w:rPr>
              <w:t xml:space="preserve"> двузначных чисел без перехода через десяток</w:t>
            </w:r>
            <w:r>
              <w:rPr>
                <w:color w:val="000000"/>
              </w:rPr>
              <w:t>.</w:t>
            </w:r>
          </w:p>
          <w:p w:rsidR="00255C01" w:rsidRPr="00964CDD" w:rsidRDefault="00255C01" w:rsidP="003F250D">
            <w:pPr>
              <w:tabs>
                <w:tab w:val="left" w:pos="851"/>
              </w:tabs>
            </w:pP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  <w:vMerge w:val="restart"/>
          </w:tcPr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1E2C8E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  <w:r w:rsidRPr="00964CDD">
              <w:rPr>
                <w:bCs/>
              </w:rPr>
              <w:t>.11.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Default="00255C01" w:rsidP="00E932BC">
            <w:pPr>
              <w:jc w:val="both"/>
            </w:pPr>
            <w:r w:rsidRPr="00E932BC">
              <w:t>Сложение</w:t>
            </w:r>
            <w:r>
              <w:t xml:space="preserve"> и в</w:t>
            </w:r>
            <w:r>
              <w:t>ы</w:t>
            </w:r>
            <w:r>
              <w:t>читание</w:t>
            </w:r>
            <w:r w:rsidRPr="00E932BC">
              <w:t xml:space="preserve"> двузна</w:t>
            </w:r>
            <w:r w:rsidRPr="00E932BC">
              <w:t>ч</w:t>
            </w:r>
            <w:r w:rsidRPr="00E932BC">
              <w:t>ных чисел с пер</w:t>
            </w:r>
            <w:r w:rsidRPr="00E932BC">
              <w:t>е</w:t>
            </w:r>
            <w:r w:rsidRPr="00E932BC">
              <w:t>ходом через дес</w:t>
            </w:r>
            <w:r w:rsidRPr="00E932BC">
              <w:t>я</w:t>
            </w:r>
            <w:r w:rsidRPr="00E932BC">
              <w:t>ток</w:t>
            </w:r>
            <w:r>
              <w:t>.</w:t>
            </w:r>
          </w:p>
          <w:p w:rsidR="00255C01" w:rsidRPr="00E932BC" w:rsidRDefault="00255C01" w:rsidP="00E932BC">
            <w:pPr>
              <w:jc w:val="both"/>
            </w:pPr>
            <w:r w:rsidRPr="00E932BC">
              <w:t>(У. стр.94 – 95)</w:t>
            </w:r>
          </w:p>
          <w:p w:rsidR="00255C01" w:rsidRPr="00964CDD" w:rsidRDefault="00255C01" w:rsidP="006F1112">
            <w:pPr>
              <w:jc w:val="both"/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6F1112">
            <w:pPr>
              <w:jc w:val="both"/>
              <w:rPr>
                <w:color w:val="0000FF"/>
              </w:rPr>
            </w:pPr>
            <w:r w:rsidRPr="00964CDD">
              <w:rPr>
                <w:color w:val="000000"/>
              </w:rPr>
              <w:t xml:space="preserve">Формирование умения </w:t>
            </w:r>
            <w:r w:rsidRPr="00964CDD">
              <w:t>выпо</w:t>
            </w:r>
            <w:r w:rsidRPr="00964CDD">
              <w:t>л</w:t>
            </w:r>
            <w:r w:rsidRPr="00964CDD">
              <w:t xml:space="preserve">нять сложение </w:t>
            </w:r>
            <w:r w:rsidRPr="00964CDD">
              <w:rPr>
                <w:color w:val="000000"/>
              </w:rPr>
              <w:t>двузначных чисел с переходом через десяток</w:t>
            </w:r>
            <w:r>
              <w:rPr>
                <w:color w:val="000000"/>
              </w:rP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1E2C8E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Default="00255C01" w:rsidP="00E932BC">
            <w:pPr>
              <w:jc w:val="both"/>
            </w:pPr>
            <w:r w:rsidRPr="00E932BC">
              <w:t>Сложение дв</w:t>
            </w:r>
            <w:r w:rsidRPr="00E932BC">
              <w:t>у</w:t>
            </w:r>
            <w:r w:rsidRPr="00E932BC">
              <w:t>значных чисел с переходом через десяток</w:t>
            </w:r>
            <w:r>
              <w:t>.</w:t>
            </w:r>
          </w:p>
          <w:p w:rsidR="00255C01" w:rsidRPr="00E932BC" w:rsidRDefault="00255C01" w:rsidP="00E932BC">
            <w:pPr>
              <w:jc w:val="both"/>
            </w:pPr>
            <w:r w:rsidRPr="00E932BC">
              <w:t>(У. стр.96 – 97)</w:t>
            </w:r>
          </w:p>
          <w:p w:rsidR="00255C01" w:rsidRPr="00964CDD" w:rsidRDefault="00255C01" w:rsidP="006F1112">
            <w:pPr>
              <w:jc w:val="both"/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6F1112">
            <w:pPr>
              <w:jc w:val="both"/>
              <w:rPr>
                <w:color w:val="0000FF"/>
              </w:rPr>
            </w:pPr>
            <w:r w:rsidRPr="00964CDD">
              <w:rPr>
                <w:color w:val="000000"/>
              </w:rPr>
              <w:t xml:space="preserve">Формирование умения </w:t>
            </w:r>
            <w:r w:rsidRPr="00964CDD">
              <w:t>выпо</w:t>
            </w:r>
            <w:r w:rsidRPr="00964CDD">
              <w:t>л</w:t>
            </w:r>
            <w:r w:rsidRPr="00964CDD">
              <w:t xml:space="preserve">нять сложение </w:t>
            </w:r>
            <w:r w:rsidRPr="00964CDD">
              <w:rPr>
                <w:color w:val="000000"/>
              </w:rPr>
              <w:t>двузначных чисел с переходом через десяток</w:t>
            </w:r>
            <w:r>
              <w:rPr>
                <w:color w:val="000000"/>
              </w:rP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pPr>
              <w:jc w:val="center"/>
            </w:pPr>
            <w:r>
              <w:rPr>
                <w:bCs/>
              </w:rPr>
              <w:t>03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Pr="00E932BC" w:rsidRDefault="00255C01" w:rsidP="00E932BC">
            <w:pPr>
              <w:jc w:val="both"/>
            </w:pPr>
            <w:r w:rsidRPr="00E932BC">
              <w:t>Составление краткой записи условия задачи</w:t>
            </w:r>
            <w:r>
              <w:t>.</w:t>
            </w:r>
            <w:r w:rsidRPr="00E932BC">
              <w:t xml:space="preserve">  (У. стр. 98 – 99) </w:t>
            </w:r>
          </w:p>
          <w:p w:rsidR="00255C01" w:rsidRPr="00964CDD" w:rsidRDefault="00255C01" w:rsidP="006F1112">
            <w:pPr>
              <w:jc w:val="both"/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6F1112">
            <w:pPr>
              <w:jc w:val="both"/>
              <w:rPr>
                <w:color w:val="FF0000"/>
              </w:rPr>
            </w:pPr>
            <w:r w:rsidRPr="00964CDD">
              <w:t>Формирование умений соста</w:t>
            </w:r>
            <w:r w:rsidRPr="00964CDD">
              <w:t>в</w:t>
            </w:r>
            <w:r w:rsidRPr="00964CDD">
              <w:t>лять краткую запись по условию задачи, использовать схемы для решения текстовых задач.</w:t>
            </w:r>
            <w:r w:rsidRPr="00964CDD">
              <w:rPr>
                <w:color w:val="FF0000"/>
              </w:rPr>
              <w:t xml:space="preserve"> </w:t>
            </w:r>
            <w:r w:rsidRPr="00964CDD">
              <w:rPr>
                <w:color w:val="000000"/>
              </w:rPr>
              <w:t>Фо</w:t>
            </w:r>
            <w:r w:rsidRPr="00964CDD">
              <w:rPr>
                <w:color w:val="000000"/>
              </w:rPr>
              <w:t>р</w:t>
            </w:r>
            <w:r w:rsidRPr="00964CDD">
              <w:rPr>
                <w:color w:val="000000"/>
              </w:rPr>
              <w:t xml:space="preserve">мирование умения </w:t>
            </w:r>
            <w:r w:rsidRPr="00964CDD">
              <w:t xml:space="preserve">выполнять сложение </w:t>
            </w:r>
            <w:r w:rsidRPr="00964CDD">
              <w:rPr>
                <w:color w:val="000000"/>
              </w:rPr>
              <w:t>двузначных чисел с переходом через десяток</w:t>
            </w:r>
            <w:r>
              <w:rPr>
                <w:color w:val="000000"/>
              </w:rP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9B2E74">
            <w:pPr>
              <w:spacing w:line="288" w:lineRule="auto"/>
              <w:rPr>
                <w:iCs/>
              </w:rPr>
            </w:pPr>
            <w:r>
              <w:rPr>
                <w:iCs/>
              </w:rPr>
              <w:t>ИКТ Презентация «Задачи»</w:t>
            </w:r>
          </w:p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pPr>
              <w:jc w:val="center"/>
            </w:pPr>
            <w:r>
              <w:rPr>
                <w:bCs/>
              </w:rPr>
              <w:t>04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Default="00255C01" w:rsidP="00E932BC">
            <w:pPr>
              <w:jc w:val="both"/>
            </w:pPr>
            <w:r w:rsidRPr="00E932BC">
              <w:t>Дополнение сл</w:t>
            </w:r>
            <w:r w:rsidRPr="00E932BC">
              <w:t>а</w:t>
            </w:r>
            <w:r w:rsidRPr="00E932BC">
              <w:t>гаемого до кру</w:t>
            </w:r>
            <w:r w:rsidRPr="00E932BC">
              <w:t>г</w:t>
            </w:r>
            <w:r w:rsidRPr="00E932BC">
              <w:t>лого числа</w:t>
            </w:r>
            <w:r>
              <w:t>.</w:t>
            </w:r>
          </w:p>
          <w:p w:rsidR="00255C01" w:rsidRPr="00E932BC" w:rsidRDefault="00255C01" w:rsidP="00E932BC">
            <w:pPr>
              <w:jc w:val="both"/>
            </w:pPr>
            <w:r w:rsidRPr="00E932BC">
              <w:t>(У. стр.100 – 101)</w:t>
            </w:r>
          </w:p>
          <w:p w:rsidR="00255C01" w:rsidRPr="00964CDD" w:rsidRDefault="00255C01" w:rsidP="006F1112">
            <w:pPr>
              <w:jc w:val="both"/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6F1112">
            <w:pPr>
              <w:jc w:val="both"/>
              <w:rPr>
                <w:color w:val="000000"/>
              </w:rPr>
            </w:pPr>
            <w:r w:rsidRPr="00964CDD">
              <w:rPr>
                <w:color w:val="000000"/>
              </w:rPr>
              <w:t>Знакомство с рациональным сп</w:t>
            </w:r>
            <w:r w:rsidRPr="00964CDD">
              <w:rPr>
                <w:color w:val="000000"/>
              </w:rPr>
              <w:t>о</w:t>
            </w:r>
            <w:r w:rsidRPr="00964CDD">
              <w:rPr>
                <w:color w:val="000000"/>
              </w:rPr>
              <w:t>собом сложения чисел с перех</w:t>
            </w:r>
            <w:r w:rsidRPr="00964CDD">
              <w:rPr>
                <w:color w:val="000000"/>
              </w:rPr>
              <w:t>о</w:t>
            </w:r>
            <w:r w:rsidRPr="00964CDD">
              <w:rPr>
                <w:color w:val="000000"/>
              </w:rPr>
              <w:t>дом через десяток</w:t>
            </w:r>
            <w:r>
              <w:rPr>
                <w:color w:val="000000"/>
              </w:rP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  <w:vMerge w:val="restart"/>
          </w:tcPr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pPr>
              <w:jc w:val="center"/>
            </w:pPr>
            <w:r>
              <w:rPr>
                <w:bCs/>
              </w:rPr>
              <w:t>05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Default="00255C01" w:rsidP="00E932BC">
            <w:pPr>
              <w:jc w:val="both"/>
            </w:pPr>
            <w:r w:rsidRPr="00E932BC">
              <w:t>Закрепление из</w:t>
            </w:r>
            <w:r w:rsidRPr="00E932BC">
              <w:t>у</w:t>
            </w:r>
            <w:r w:rsidRPr="00E932BC">
              <w:t>ченного</w:t>
            </w:r>
            <w:r>
              <w:t>.</w:t>
            </w:r>
          </w:p>
          <w:p w:rsidR="00255C01" w:rsidRPr="00E932BC" w:rsidRDefault="00255C01" w:rsidP="00E932BC">
            <w:pPr>
              <w:jc w:val="both"/>
            </w:pPr>
            <w:r w:rsidRPr="00E932BC">
              <w:t>(У. стр.102 – 103)</w:t>
            </w:r>
          </w:p>
          <w:p w:rsidR="00255C01" w:rsidRPr="00964CDD" w:rsidRDefault="00255C01" w:rsidP="006F1112">
            <w:pPr>
              <w:jc w:val="both"/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6F1112">
            <w:pPr>
              <w:jc w:val="both"/>
              <w:rPr>
                <w:color w:val="0000FF"/>
              </w:rPr>
            </w:pPr>
            <w:r w:rsidRPr="00964CDD">
              <w:rPr>
                <w:color w:val="000000"/>
              </w:rPr>
              <w:t>Закрепление умения выполнять сложение двузначных чисел с переходом через десяток</w:t>
            </w:r>
            <w:r>
              <w:rPr>
                <w:color w:val="000000"/>
              </w:rP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pPr>
              <w:jc w:val="center"/>
            </w:pPr>
            <w:r>
              <w:rPr>
                <w:bCs/>
              </w:rPr>
              <w:t>09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Pr="00E932BC" w:rsidRDefault="00255C01" w:rsidP="00E932BC">
            <w:pPr>
              <w:jc w:val="both"/>
            </w:pPr>
            <w:r w:rsidRPr="00E932BC">
              <w:t>Вычитание из круглого числа</w:t>
            </w:r>
            <w:r>
              <w:t>.</w:t>
            </w:r>
            <w:r w:rsidRPr="00E932BC">
              <w:t xml:space="preserve"> (У. стр.104 – 105)</w:t>
            </w:r>
          </w:p>
          <w:p w:rsidR="00255C01" w:rsidRPr="00964CDD" w:rsidRDefault="00255C01" w:rsidP="006F1112">
            <w:pPr>
              <w:jc w:val="both"/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6F1112">
            <w:pPr>
              <w:jc w:val="both"/>
              <w:rPr>
                <w:color w:val="0000FF"/>
              </w:rPr>
            </w:pPr>
            <w:r w:rsidRPr="00964CDD">
              <w:rPr>
                <w:color w:val="000000"/>
              </w:rPr>
              <w:t xml:space="preserve">Формирование умения </w:t>
            </w:r>
            <w:r w:rsidRPr="00964CDD">
              <w:t>выпо</w:t>
            </w:r>
            <w:r w:rsidRPr="00964CDD">
              <w:t>л</w:t>
            </w:r>
            <w:r w:rsidRPr="00964CDD">
              <w:t xml:space="preserve">нять </w:t>
            </w:r>
            <w:r w:rsidRPr="00964CDD">
              <w:rPr>
                <w:color w:val="000000"/>
              </w:rPr>
              <w:t>вычитание из круглого чи</w:t>
            </w:r>
            <w:r w:rsidRPr="00964CDD">
              <w:rPr>
                <w:color w:val="000000"/>
              </w:rPr>
              <w:t>с</w:t>
            </w:r>
            <w:r w:rsidRPr="00964CDD">
              <w:rPr>
                <w:color w:val="000000"/>
              </w:rPr>
              <w:t>ла</w:t>
            </w:r>
            <w:r>
              <w:rPr>
                <w:color w:val="000000"/>
              </w:rP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0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Default="00255C01" w:rsidP="00E932BC">
            <w:pPr>
              <w:jc w:val="both"/>
            </w:pPr>
            <w:r w:rsidRPr="00E932BC">
              <w:t>Вычитание одн</w:t>
            </w:r>
            <w:r w:rsidRPr="00E932BC">
              <w:t>о</w:t>
            </w:r>
            <w:r w:rsidRPr="00E932BC">
              <w:t>значного числа с переходом через десяток</w:t>
            </w:r>
            <w:r>
              <w:t>.</w:t>
            </w:r>
          </w:p>
          <w:p w:rsidR="00255C01" w:rsidRPr="00E932BC" w:rsidRDefault="00255C01" w:rsidP="00E932BC">
            <w:pPr>
              <w:jc w:val="both"/>
            </w:pPr>
            <w:r w:rsidRPr="00E932BC">
              <w:t>(У. стр.106 – 107)</w:t>
            </w:r>
          </w:p>
          <w:p w:rsidR="00255C01" w:rsidRPr="00964CDD" w:rsidRDefault="00255C01" w:rsidP="006F1112">
            <w:pPr>
              <w:jc w:val="both"/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6F1112">
            <w:pPr>
              <w:jc w:val="both"/>
              <w:rPr>
                <w:color w:val="0000FF"/>
              </w:rPr>
            </w:pPr>
            <w:r w:rsidRPr="00964CDD">
              <w:rPr>
                <w:color w:val="000000"/>
              </w:rPr>
              <w:t xml:space="preserve">Формирование умения </w:t>
            </w:r>
            <w:r w:rsidRPr="00964CDD">
              <w:t>выпо</w:t>
            </w:r>
            <w:r w:rsidRPr="00964CDD">
              <w:t>л</w:t>
            </w:r>
            <w:r w:rsidRPr="00964CDD">
              <w:t xml:space="preserve">нять </w:t>
            </w:r>
            <w:r w:rsidRPr="00964CDD">
              <w:rPr>
                <w:color w:val="000000"/>
              </w:rPr>
              <w:t>вычитание однозначного числа из двузначного с перех</w:t>
            </w:r>
            <w:r w:rsidRPr="00964CDD">
              <w:rPr>
                <w:color w:val="000000"/>
              </w:rPr>
              <w:t>о</w:t>
            </w:r>
            <w:r w:rsidRPr="00964CDD">
              <w:rPr>
                <w:color w:val="000000"/>
              </w:rPr>
              <w:t>дом через десяток</w:t>
            </w:r>
            <w:r>
              <w:rPr>
                <w:color w:val="000000"/>
              </w:rP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1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Pr="00E932BC" w:rsidRDefault="00255C01" w:rsidP="00E932BC">
            <w:pPr>
              <w:jc w:val="both"/>
            </w:pPr>
            <w:r w:rsidRPr="00E932BC">
              <w:t>Разностное сра</w:t>
            </w:r>
            <w:r w:rsidRPr="00E932BC">
              <w:t>в</w:t>
            </w:r>
            <w:r w:rsidRPr="00E932BC">
              <w:t>нение.</w:t>
            </w:r>
          </w:p>
          <w:p w:rsidR="00255C01" w:rsidRPr="00E932BC" w:rsidRDefault="00255C01" w:rsidP="00E932BC">
            <w:pPr>
              <w:jc w:val="both"/>
            </w:pPr>
            <w:r w:rsidRPr="00E932BC">
              <w:t>(У. стр.108 – 109)</w:t>
            </w:r>
          </w:p>
          <w:p w:rsidR="00255C01" w:rsidRPr="00964CDD" w:rsidRDefault="00255C01" w:rsidP="006F1112">
            <w:pPr>
              <w:jc w:val="both"/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6F1112">
            <w:pPr>
              <w:jc w:val="both"/>
            </w:pPr>
            <w:r w:rsidRPr="00964CDD">
              <w:rPr>
                <w:color w:val="000000"/>
              </w:rPr>
              <w:t xml:space="preserve">Формирование умения решать текстовые задачи на разностное сравнение. Закрепление умения </w:t>
            </w:r>
            <w:r w:rsidRPr="00964CDD">
              <w:t xml:space="preserve">выполнять </w:t>
            </w:r>
            <w:r w:rsidRPr="00964CDD">
              <w:rPr>
                <w:color w:val="000000"/>
              </w:rPr>
              <w:t>вычитание однозна</w:t>
            </w:r>
            <w:r w:rsidRPr="00964CDD">
              <w:rPr>
                <w:color w:val="000000"/>
              </w:rPr>
              <w:t>ч</w:t>
            </w:r>
            <w:r w:rsidRPr="00964CDD">
              <w:rPr>
                <w:color w:val="000000"/>
              </w:rPr>
              <w:t>ного числа из двузначного с п</w:t>
            </w:r>
            <w:r w:rsidRPr="00964CDD">
              <w:rPr>
                <w:color w:val="000000"/>
              </w:rPr>
              <w:t>е</w:t>
            </w:r>
            <w:r w:rsidRPr="00964CDD">
              <w:rPr>
                <w:color w:val="000000"/>
              </w:rPr>
              <w:t>реходом через десяток</w:t>
            </w:r>
            <w:r>
              <w:rPr>
                <w:color w:val="000000"/>
              </w:rP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Pr="00DA5D60" w:rsidRDefault="00255C01" w:rsidP="009B2E74"/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Default="00255C01" w:rsidP="00E932BC">
            <w:pPr>
              <w:jc w:val="both"/>
            </w:pPr>
            <w:r w:rsidRPr="00E932BC">
              <w:t>Вычитание дв</w:t>
            </w:r>
            <w:r w:rsidRPr="00E932BC">
              <w:t>у</w:t>
            </w:r>
            <w:r w:rsidRPr="00E932BC">
              <w:t>значного числа с переходом через десяток</w:t>
            </w:r>
            <w:r>
              <w:t>.</w:t>
            </w:r>
          </w:p>
          <w:p w:rsidR="00255C01" w:rsidRPr="00E932BC" w:rsidRDefault="00255C01" w:rsidP="00E932BC">
            <w:pPr>
              <w:jc w:val="both"/>
            </w:pPr>
            <w:r w:rsidRPr="00E932BC">
              <w:t>(У. стр.110 – 111)</w:t>
            </w:r>
          </w:p>
          <w:p w:rsidR="00255C01" w:rsidRPr="00964CDD" w:rsidRDefault="00255C01" w:rsidP="006F1112">
            <w:pPr>
              <w:jc w:val="both"/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6F1112">
            <w:pPr>
              <w:jc w:val="both"/>
            </w:pPr>
            <w:r w:rsidRPr="00964CDD">
              <w:rPr>
                <w:color w:val="000000"/>
              </w:rPr>
              <w:t xml:space="preserve">Формирование умения </w:t>
            </w:r>
            <w:r w:rsidRPr="00964CDD">
              <w:t>выпо</w:t>
            </w:r>
            <w:r w:rsidRPr="00964CDD">
              <w:t>л</w:t>
            </w:r>
            <w:r w:rsidRPr="00964CDD">
              <w:t xml:space="preserve">нять </w:t>
            </w:r>
            <w:r w:rsidRPr="00964CDD">
              <w:rPr>
                <w:color w:val="000000"/>
              </w:rPr>
              <w:t>вычитание двузначного числа из двузначного с перех</w:t>
            </w:r>
            <w:r w:rsidRPr="00964CDD">
              <w:rPr>
                <w:color w:val="000000"/>
              </w:rPr>
              <w:t>о</w:t>
            </w:r>
            <w:r w:rsidRPr="00964CDD">
              <w:rPr>
                <w:color w:val="000000"/>
              </w:rPr>
              <w:t>дом через десяток</w:t>
            </w:r>
            <w:r>
              <w:rPr>
                <w:color w:val="000000"/>
              </w:rP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Pr="0040078C" w:rsidRDefault="00255C01" w:rsidP="00F979D3">
            <w:pPr>
              <w:jc w:val="both"/>
            </w:pPr>
            <w:r>
              <w:rPr>
                <w:iCs/>
              </w:rPr>
              <w:t>ИКТ Презентация «</w:t>
            </w:r>
            <w:r w:rsidRPr="00E932BC">
              <w:t>Вычитание дв</w:t>
            </w:r>
            <w:r w:rsidRPr="00E932BC">
              <w:t>у</w:t>
            </w:r>
            <w:r w:rsidRPr="00E932BC">
              <w:t>значного числа с п</w:t>
            </w:r>
            <w:r w:rsidRPr="00E932BC">
              <w:t>е</w:t>
            </w:r>
            <w:r w:rsidRPr="00E932BC">
              <w:t>реходом через дес</w:t>
            </w:r>
            <w:r w:rsidRPr="00E932BC">
              <w:t>я</w:t>
            </w:r>
            <w:r w:rsidRPr="00E932BC">
              <w:t>ток</w:t>
            </w:r>
            <w:r>
              <w:rPr>
                <w:iCs/>
              </w:rPr>
              <w:t>»</w:t>
            </w:r>
          </w:p>
          <w:p w:rsidR="00255C01" w:rsidRPr="00246436" w:rsidRDefault="00255C01" w:rsidP="009B2E74">
            <w:pPr>
              <w:spacing w:line="288" w:lineRule="auto"/>
            </w:pPr>
            <w:r w:rsidRPr="00246436">
              <w:rPr>
                <w:iCs/>
              </w:rPr>
              <w:t>Игровые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6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Pr="00E932BC" w:rsidRDefault="00255C01" w:rsidP="00E932BC">
            <w:pPr>
              <w:jc w:val="both"/>
            </w:pPr>
            <w:r w:rsidRPr="00E932BC">
              <w:t>Взаимосвязь сл</w:t>
            </w:r>
            <w:r w:rsidRPr="00E932BC">
              <w:t>о</w:t>
            </w:r>
            <w:r w:rsidRPr="00E932BC">
              <w:t>жения и вычит</w:t>
            </w:r>
            <w:r w:rsidRPr="00E932BC">
              <w:t>а</w:t>
            </w:r>
            <w:r w:rsidRPr="00E932BC">
              <w:t>ния.</w:t>
            </w:r>
          </w:p>
          <w:p w:rsidR="00255C01" w:rsidRPr="00E932BC" w:rsidRDefault="00255C01" w:rsidP="00E932BC">
            <w:pPr>
              <w:jc w:val="both"/>
            </w:pPr>
            <w:r w:rsidRPr="00E932BC">
              <w:t>(У. стр.112 – 113)</w:t>
            </w:r>
          </w:p>
          <w:p w:rsidR="00255C01" w:rsidRPr="00964CDD" w:rsidRDefault="00255C01" w:rsidP="006F1112">
            <w:pPr>
              <w:jc w:val="both"/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6F1112">
            <w:pPr>
              <w:jc w:val="both"/>
            </w:pPr>
            <w:r w:rsidRPr="00964CDD">
              <w:t>Формирование представлений о тесной связи действий сложения и вычитания. Знакомство с о</w:t>
            </w:r>
            <w:r w:rsidRPr="00964CDD">
              <w:t>б</w:t>
            </w:r>
            <w:r w:rsidRPr="00964CDD">
              <w:t>ратными задачами.</w:t>
            </w:r>
          </w:p>
          <w:p w:rsidR="00255C01" w:rsidRPr="00964CDD" w:rsidRDefault="00255C01" w:rsidP="006F1112">
            <w:pPr>
              <w:jc w:val="both"/>
            </w:pPr>
            <w:r w:rsidRPr="00964CDD">
              <w:rPr>
                <w:color w:val="000000"/>
              </w:rPr>
              <w:t xml:space="preserve">Формирование умения </w:t>
            </w:r>
            <w:r w:rsidRPr="00964CDD">
              <w:t>выпо</w:t>
            </w:r>
            <w:r w:rsidRPr="00964CDD">
              <w:t>л</w:t>
            </w:r>
            <w:r w:rsidRPr="00964CDD">
              <w:t xml:space="preserve">нять </w:t>
            </w:r>
            <w:r w:rsidRPr="00964CDD">
              <w:rPr>
                <w:color w:val="000000"/>
              </w:rPr>
              <w:t>вычитание чисел с перех</w:t>
            </w:r>
            <w:r w:rsidRPr="00964CDD">
              <w:rPr>
                <w:color w:val="000000"/>
              </w:rPr>
              <w:t>о</w:t>
            </w:r>
            <w:r w:rsidRPr="00964CDD">
              <w:rPr>
                <w:color w:val="000000"/>
              </w:rPr>
              <w:t>дом через десяток</w:t>
            </w:r>
            <w:r>
              <w:rPr>
                <w:color w:val="000000"/>
              </w:rP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9B2E74">
            <w:r w:rsidRPr="00246436">
              <w:rPr>
                <w:iCs/>
              </w:rPr>
              <w:t xml:space="preserve">КСО:  </w:t>
            </w:r>
            <w:r w:rsidRPr="00246436">
              <w:t>работа в парах (ППС)</w:t>
            </w:r>
          </w:p>
          <w:p w:rsidR="00255C01" w:rsidRPr="00246436" w:rsidRDefault="00255C01" w:rsidP="009B2E74"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7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Default="00255C01" w:rsidP="002F728C">
            <w:pPr>
              <w:jc w:val="both"/>
              <w:rPr>
                <w:b/>
                <w:i/>
              </w:rPr>
            </w:pPr>
            <w:r w:rsidRPr="00964CDD">
              <w:rPr>
                <w:b/>
                <w:i/>
              </w:rPr>
              <w:t>Итоговая диа</w:t>
            </w:r>
            <w:r w:rsidRPr="00964CDD">
              <w:rPr>
                <w:b/>
                <w:i/>
              </w:rPr>
              <w:t>г</w:t>
            </w:r>
            <w:r w:rsidRPr="00964CDD">
              <w:rPr>
                <w:b/>
                <w:i/>
              </w:rPr>
              <w:t>ностическая р</w:t>
            </w:r>
            <w:r w:rsidRPr="00964CDD">
              <w:rPr>
                <w:b/>
                <w:i/>
              </w:rPr>
              <w:t>а</w:t>
            </w:r>
            <w:r w:rsidRPr="00964CDD">
              <w:rPr>
                <w:b/>
                <w:i/>
              </w:rPr>
              <w:t>бота за 1 пол</w:t>
            </w:r>
            <w:r w:rsidRPr="00964CDD">
              <w:rPr>
                <w:b/>
                <w:i/>
              </w:rPr>
              <w:t>у</w:t>
            </w:r>
            <w:r w:rsidRPr="00964CDD">
              <w:rPr>
                <w:b/>
                <w:i/>
              </w:rPr>
              <w:t>годие</w:t>
            </w:r>
            <w:r>
              <w:rPr>
                <w:b/>
                <w:i/>
              </w:rPr>
              <w:t>.</w:t>
            </w:r>
          </w:p>
          <w:p w:rsidR="00255C01" w:rsidRPr="00E932BC" w:rsidRDefault="00255C01" w:rsidP="002F728C">
            <w:pPr>
              <w:jc w:val="both"/>
            </w:pPr>
            <w:r>
              <w:t>(ТКР стр.8-11)</w:t>
            </w:r>
          </w:p>
        </w:tc>
        <w:tc>
          <w:tcPr>
            <w:tcW w:w="1151" w:type="pct"/>
            <w:gridSpan w:val="2"/>
          </w:tcPr>
          <w:p w:rsidR="00255C01" w:rsidRPr="00964CDD" w:rsidRDefault="00255C01" w:rsidP="002F728C">
            <w:pPr>
              <w:jc w:val="both"/>
              <w:rPr>
                <w:b/>
                <w:i/>
              </w:rPr>
            </w:pP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9B2E74"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pPr>
              <w:jc w:val="center"/>
            </w:pPr>
            <w:r>
              <w:rPr>
                <w:bCs/>
              </w:rPr>
              <w:t>18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Pr="00E932BC" w:rsidRDefault="00255C01" w:rsidP="00E932BC">
            <w:pPr>
              <w:jc w:val="both"/>
            </w:pPr>
            <w:r>
              <w:t xml:space="preserve">Анализ и работа над ошибками. </w:t>
            </w:r>
            <w:r w:rsidRPr="00E932BC">
              <w:t>Закрепление из</w:t>
            </w:r>
            <w:r w:rsidRPr="00E932BC">
              <w:t>у</w:t>
            </w:r>
            <w:r w:rsidRPr="00E932BC">
              <w:t>ченного.</w:t>
            </w:r>
          </w:p>
          <w:p w:rsidR="00255C01" w:rsidRPr="00E932BC" w:rsidRDefault="00255C01" w:rsidP="00E932BC">
            <w:pPr>
              <w:jc w:val="both"/>
            </w:pPr>
            <w:r w:rsidRPr="00E932BC">
              <w:t>(У. стр.113 – 115)</w:t>
            </w:r>
          </w:p>
          <w:p w:rsidR="00255C01" w:rsidRPr="00964CDD" w:rsidRDefault="00255C01" w:rsidP="00045D7F">
            <w:pPr>
              <w:jc w:val="both"/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045D7F">
            <w:pPr>
              <w:jc w:val="both"/>
            </w:pPr>
            <w:r w:rsidRPr="00964CDD">
              <w:rPr>
                <w:color w:val="000000"/>
              </w:rPr>
              <w:t xml:space="preserve">Закрепление умения </w:t>
            </w:r>
            <w:r w:rsidRPr="00964CDD">
              <w:t xml:space="preserve">выполнять </w:t>
            </w:r>
            <w:r w:rsidRPr="00964CDD">
              <w:rPr>
                <w:color w:val="000000"/>
              </w:rPr>
              <w:t>вычитание чисел с переходом через десяток</w:t>
            </w:r>
            <w:r>
              <w:rPr>
                <w:color w:val="000000"/>
              </w:rP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  <w:vMerge w:val="restart"/>
          </w:tcPr>
          <w:p w:rsidR="00255C01" w:rsidRDefault="00255C01" w:rsidP="009B2E74">
            <w:pPr>
              <w:spacing w:line="288" w:lineRule="auto"/>
              <w:rPr>
                <w:iCs/>
              </w:rPr>
            </w:pPr>
            <w:r>
              <w:rPr>
                <w:iCs/>
              </w:rPr>
              <w:t>ИКТ ИД «Повтор</w:t>
            </w:r>
            <w:r>
              <w:rPr>
                <w:iCs/>
              </w:rPr>
              <w:t>е</w:t>
            </w:r>
            <w:r>
              <w:rPr>
                <w:iCs/>
              </w:rPr>
              <w:t>ние»</w:t>
            </w:r>
          </w:p>
          <w:p w:rsidR="00255C01" w:rsidRDefault="00255C01" w:rsidP="009B2E74">
            <w:pPr>
              <w:spacing w:line="288" w:lineRule="auto"/>
              <w:rPr>
                <w:iCs/>
              </w:rPr>
            </w:pPr>
            <w:r w:rsidRPr="00246436">
              <w:rPr>
                <w:iCs/>
              </w:rPr>
              <w:t>Игровые</w:t>
            </w:r>
          </w:p>
          <w:p w:rsidR="00255C01" w:rsidRPr="00246436" w:rsidRDefault="00255C01" w:rsidP="009B2E74">
            <w:pPr>
              <w:spacing w:line="288" w:lineRule="auto"/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B87BC0">
            <w:pPr>
              <w:jc w:val="center"/>
            </w:pPr>
            <w:r>
              <w:rPr>
                <w:bCs/>
              </w:rPr>
              <w:t>19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</w:tcPr>
          <w:p w:rsidR="00255C01" w:rsidRDefault="00255C01" w:rsidP="00E932BC">
            <w:pPr>
              <w:jc w:val="both"/>
            </w:pPr>
            <w:r w:rsidRPr="00E932BC">
              <w:t>Закрепление из</w:t>
            </w:r>
            <w:r w:rsidRPr="00E932BC">
              <w:t>у</w:t>
            </w:r>
            <w:r w:rsidRPr="00E932BC">
              <w:t>ченного</w:t>
            </w:r>
            <w:r>
              <w:t>.</w:t>
            </w:r>
          </w:p>
          <w:p w:rsidR="00255C01" w:rsidRPr="00E932BC" w:rsidRDefault="00255C01" w:rsidP="00E932BC">
            <w:pPr>
              <w:jc w:val="both"/>
              <w:rPr>
                <w:b/>
                <w:i/>
              </w:rPr>
            </w:pPr>
            <w:r w:rsidRPr="00E932BC">
              <w:rPr>
                <w:b/>
                <w:i/>
              </w:rPr>
              <w:t>Математич</w:t>
            </w:r>
            <w:r w:rsidRPr="00E932BC">
              <w:rPr>
                <w:b/>
                <w:i/>
              </w:rPr>
              <w:t>е</w:t>
            </w:r>
            <w:r w:rsidRPr="00E932BC">
              <w:rPr>
                <w:b/>
                <w:i/>
              </w:rPr>
              <w:t>ский диктант.</w:t>
            </w:r>
          </w:p>
          <w:p w:rsidR="00255C01" w:rsidRPr="00E932BC" w:rsidRDefault="00255C01" w:rsidP="00E932BC">
            <w:pPr>
              <w:jc w:val="both"/>
            </w:pPr>
            <w:r w:rsidRPr="00E932BC">
              <w:t>(У. стр.116 – 117)</w:t>
            </w:r>
          </w:p>
          <w:p w:rsidR="00255C01" w:rsidRPr="00964CDD" w:rsidRDefault="00255C01" w:rsidP="00045D7F">
            <w:pPr>
              <w:jc w:val="both"/>
              <w:rPr>
                <w:b/>
                <w:i/>
              </w:rPr>
            </w:pPr>
          </w:p>
        </w:tc>
        <w:tc>
          <w:tcPr>
            <w:tcW w:w="1151" w:type="pct"/>
            <w:gridSpan w:val="2"/>
          </w:tcPr>
          <w:p w:rsidR="00255C01" w:rsidRPr="00964CDD" w:rsidRDefault="00255C01" w:rsidP="00045D7F">
            <w:pPr>
              <w:rPr>
                <w:i/>
              </w:rPr>
            </w:pPr>
            <w:r w:rsidRPr="00964CDD">
              <w:rPr>
                <w:color w:val="000000"/>
              </w:rPr>
              <w:t xml:space="preserve">Закрепление умения </w:t>
            </w:r>
            <w:r w:rsidRPr="00964CDD">
              <w:t xml:space="preserve">выполнять сложение и </w:t>
            </w:r>
            <w:r w:rsidRPr="00964CDD">
              <w:rPr>
                <w:color w:val="000000"/>
              </w:rPr>
              <w:t>вычитание чисел с переходом через десяток</w:t>
            </w:r>
            <w:r>
              <w:rPr>
                <w:color w:val="000000"/>
              </w:rP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E932BC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3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  <w:vMerge w:val="restart"/>
          </w:tcPr>
          <w:p w:rsidR="00255C01" w:rsidRDefault="00255C01" w:rsidP="001E2C8E">
            <w:r w:rsidRPr="00E932BC">
              <w:t>Повторение, обобщение из</w:t>
            </w:r>
            <w:r w:rsidRPr="00E932BC">
              <w:t>у</w:t>
            </w:r>
            <w:r w:rsidRPr="00E932BC">
              <w:t>ченного</w:t>
            </w:r>
            <w:r>
              <w:t>.</w:t>
            </w:r>
          </w:p>
          <w:p w:rsidR="00255C01" w:rsidRPr="00E932BC" w:rsidRDefault="00255C01" w:rsidP="001E2C8E">
            <w:r w:rsidRPr="00E932BC">
              <w:t>(У. стр. 118—125)</w:t>
            </w:r>
          </w:p>
        </w:tc>
        <w:tc>
          <w:tcPr>
            <w:tcW w:w="1151" w:type="pct"/>
            <w:gridSpan w:val="2"/>
            <w:vMerge w:val="restart"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265" w:type="pct"/>
            <w:gridSpan w:val="3"/>
            <w:vMerge w:val="restart"/>
          </w:tcPr>
          <w:p w:rsidR="00255C01" w:rsidRPr="00964CDD" w:rsidRDefault="00255C01" w:rsidP="00E932BC">
            <w:pPr>
              <w:jc w:val="center"/>
            </w:pPr>
            <w:r w:rsidRPr="00964CDD">
              <w:t>4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45D7F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4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1151" w:type="pct"/>
            <w:gridSpan w:val="2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265" w:type="pct"/>
            <w:gridSpan w:val="3"/>
            <w:vMerge/>
          </w:tcPr>
          <w:p w:rsidR="00255C01" w:rsidRPr="00964CDD" w:rsidRDefault="00255C01" w:rsidP="006F1112"/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5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1151" w:type="pct"/>
            <w:gridSpan w:val="2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265" w:type="pct"/>
            <w:gridSpan w:val="3"/>
            <w:vMerge/>
          </w:tcPr>
          <w:p w:rsidR="00255C01" w:rsidRPr="00964CDD" w:rsidRDefault="00255C01" w:rsidP="006F1112"/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A42607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E932BC">
            <w:pPr>
              <w:jc w:val="center"/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6</w:t>
            </w:r>
            <w:r w:rsidRPr="00964CDD">
              <w:rPr>
                <w:bCs/>
              </w:rPr>
              <w:t>.12.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</w:pPr>
          </w:p>
        </w:tc>
        <w:tc>
          <w:tcPr>
            <w:tcW w:w="651" w:type="pct"/>
            <w:gridSpan w:val="4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1151" w:type="pct"/>
            <w:gridSpan w:val="2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265" w:type="pct"/>
            <w:gridSpan w:val="3"/>
            <w:vMerge/>
          </w:tcPr>
          <w:p w:rsidR="00255C01" w:rsidRPr="00964CDD" w:rsidRDefault="00255C01" w:rsidP="006F1112"/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A42607">
        <w:trPr>
          <w:cantSplit/>
          <w:trHeight w:val="546"/>
        </w:trPr>
        <w:tc>
          <w:tcPr>
            <w:tcW w:w="5000" w:type="pct"/>
            <w:gridSpan w:val="15"/>
          </w:tcPr>
          <w:p w:rsidR="00255C01" w:rsidRPr="00964CDD" w:rsidRDefault="00255C01" w:rsidP="006C4624">
            <w:pPr>
              <w:jc w:val="center"/>
              <w:rPr>
                <w:b/>
                <w:bCs/>
                <w:u w:val="single"/>
              </w:rPr>
            </w:pPr>
            <w:r w:rsidRPr="00964CDD">
              <w:rPr>
                <w:b/>
                <w:bCs/>
                <w:lang w:val="en-US"/>
              </w:rPr>
              <w:t>III</w:t>
            </w:r>
            <w:r w:rsidRPr="00964CDD">
              <w:rPr>
                <w:b/>
                <w:bCs/>
              </w:rPr>
              <w:t xml:space="preserve"> четверть –</w:t>
            </w:r>
            <w:r>
              <w:rPr>
                <w:b/>
                <w:bCs/>
              </w:rPr>
              <w:t xml:space="preserve"> 40</w:t>
            </w:r>
            <w:r w:rsidRPr="00E932BC">
              <w:rPr>
                <w:b/>
                <w:bCs/>
              </w:rPr>
              <w:t xml:space="preserve"> часов</w:t>
            </w:r>
            <w:r w:rsidRPr="00964CDD">
              <w:rPr>
                <w:b/>
                <w:bCs/>
                <w:u w:val="single"/>
              </w:rPr>
              <w:t xml:space="preserve"> </w:t>
            </w:r>
          </w:p>
        </w:tc>
      </w:tr>
      <w:tr w:rsidR="00255C01" w:rsidRPr="00964CDD" w:rsidTr="00A42607">
        <w:trPr>
          <w:cantSplit/>
          <w:trHeight w:val="413"/>
        </w:trPr>
        <w:tc>
          <w:tcPr>
            <w:tcW w:w="5000" w:type="pct"/>
            <w:gridSpan w:val="15"/>
          </w:tcPr>
          <w:p w:rsidR="00255C01" w:rsidRPr="00964CDD" w:rsidRDefault="00255C01" w:rsidP="006C4624">
            <w:pPr>
              <w:jc w:val="center"/>
              <w:rPr>
                <w:b/>
                <w:i/>
              </w:rPr>
            </w:pPr>
            <w:r w:rsidRPr="00964CDD">
              <w:rPr>
                <w:b/>
                <w:iCs/>
              </w:rPr>
              <w:t xml:space="preserve">ЗНАКОМИМСЯ С НОВЫМИ ДЕЙСТВИЯМИ </w:t>
            </w:r>
            <w:r w:rsidRPr="00964CDD">
              <w:rPr>
                <w:b/>
                <w:bCs/>
                <w:iCs/>
              </w:rPr>
              <w:t xml:space="preserve"> (1</w:t>
            </w:r>
            <w:r>
              <w:rPr>
                <w:b/>
                <w:bCs/>
                <w:iCs/>
              </w:rPr>
              <w:t>2</w:t>
            </w:r>
            <w:r w:rsidRPr="00964CDD">
              <w:rPr>
                <w:b/>
                <w:bCs/>
                <w:iCs/>
              </w:rPr>
              <w:t xml:space="preserve"> часов)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pPr>
              <w:jc w:val="center"/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3.</w:t>
            </w:r>
            <w:r w:rsidRPr="00964CDD">
              <w:rPr>
                <w:bCs/>
              </w:rPr>
              <w:t>01.</w:t>
            </w:r>
          </w:p>
        </w:tc>
        <w:tc>
          <w:tcPr>
            <w:tcW w:w="205" w:type="pct"/>
          </w:tcPr>
          <w:p w:rsidR="00255C01" w:rsidRPr="00964CDD" w:rsidRDefault="00255C01" w:rsidP="001E2C8E">
            <w:pPr>
              <w:jc w:val="center"/>
              <w:rPr>
                <w:bCs/>
              </w:rPr>
            </w:pPr>
          </w:p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Смысл действия умножения.</w:t>
            </w:r>
          </w:p>
          <w:p w:rsidR="00255C01" w:rsidRPr="006C4624" w:rsidRDefault="00255C01" w:rsidP="006C4624">
            <w:r w:rsidRPr="006C4624">
              <w:t xml:space="preserve"> (У. стр. 3 – 5)</w:t>
            </w:r>
          </w:p>
          <w:p w:rsidR="00255C01" w:rsidRPr="00964CDD" w:rsidRDefault="00255C01" w:rsidP="00477B66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477B66">
            <w:r w:rsidRPr="00964CDD">
              <w:t>Формирование первоначальных представлений о действии умн</w:t>
            </w:r>
            <w:r w:rsidRPr="00964CDD">
              <w:t>о</w:t>
            </w:r>
            <w:r w:rsidRPr="00964CDD">
              <w:t>жения. Запись суммы одинак</w:t>
            </w:r>
            <w:r w:rsidRPr="00964CDD">
              <w:t>о</w:t>
            </w:r>
            <w:r w:rsidRPr="00964CDD">
              <w:t>вых слагаемых с помощью знака умножения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 w:val="restart"/>
            <w:vAlign w:val="center"/>
          </w:tcPr>
          <w:p w:rsidR="00255C01" w:rsidRPr="00964CDD" w:rsidRDefault="00255C01" w:rsidP="00477B66">
            <w:r>
              <w:rPr>
                <w:i/>
              </w:rPr>
              <w:t>Исп</w:t>
            </w:r>
            <w:r w:rsidRPr="00964CDD">
              <w:rPr>
                <w:i/>
              </w:rPr>
              <w:t xml:space="preserve">ользовать </w:t>
            </w:r>
            <w:r w:rsidRPr="00964CDD">
              <w:t xml:space="preserve">знак умножения для записи суммы одинаковых слагаемых. </w:t>
            </w:r>
            <w:r w:rsidRPr="00964CDD">
              <w:rPr>
                <w:i/>
              </w:rPr>
              <w:t>Вычислять</w:t>
            </w:r>
            <w:r w:rsidRPr="00964CDD">
              <w:t xml:space="preserve"> произведение чисел с помощью сложения.</w:t>
            </w:r>
          </w:p>
          <w:p w:rsidR="00255C01" w:rsidRPr="00964CDD" w:rsidRDefault="00255C01" w:rsidP="00477B66">
            <w:r w:rsidRPr="00964CDD">
              <w:rPr>
                <w:i/>
              </w:rPr>
              <w:t>Записывать</w:t>
            </w:r>
            <w:r w:rsidRPr="00964CDD">
              <w:t xml:space="preserve"> </w:t>
            </w:r>
            <w:r w:rsidRPr="00964CDD">
              <w:rPr>
                <w:i/>
              </w:rPr>
              <w:t>решение</w:t>
            </w:r>
            <w:r w:rsidRPr="00964CDD">
              <w:t xml:space="preserve"> задачи</w:t>
            </w:r>
            <w:r w:rsidRPr="00964CDD">
              <w:rPr>
                <w:i/>
              </w:rPr>
              <w:t xml:space="preserve"> </w:t>
            </w:r>
            <w:r w:rsidRPr="00964CDD">
              <w:t>двумя спос</w:t>
            </w:r>
            <w:r w:rsidRPr="00964CDD">
              <w:t>о</w:t>
            </w:r>
            <w:r w:rsidRPr="00964CDD">
              <w:t>бами (используя сложение и умножение).</w:t>
            </w:r>
          </w:p>
          <w:p w:rsidR="00255C01" w:rsidRPr="00964CDD" w:rsidRDefault="00255C01" w:rsidP="00477B66">
            <w:pPr>
              <w:spacing w:after="120"/>
            </w:pPr>
            <w:r w:rsidRPr="00964CDD">
              <w:rPr>
                <w:i/>
              </w:rPr>
              <w:t xml:space="preserve">Восстанавливать </w:t>
            </w:r>
            <w:r w:rsidRPr="00964CDD">
              <w:t xml:space="preserve">пропущенные числа в равенствах. </w:t>
            </w:r>
            <w:r w:rsidRPr="00964CDD">
              <w:rPr>
                <w:i/>
              </w:rPr>
              <w:t>Проверять</w:t>
            </w:r>
            <w:r w:rsidRPr="00964CDD">
              <w:t xml:space="preserve"> верность записа</w:t>
            </w:r>
            <w:r w:rsidRPr="00964CDD">
              <w:t>н</w:t>
            </w:r>
            <w:r w:rsidRPr="00964CDD">
              <w:t>ных равенств.</w:t>
            </w:r>
          </w:p>
          <w:p w:rsidR="00255C01" w:rsidRPr="006C4624" w:rsidRDefault="00255C01" w:rsidP="006C4624">
            <w:pPr>
              <w:jc w:val="center"/>
              <w:rPr>
                <w:sz w:val="16"/>
                <w:szCs w:val="16"/>
              </w:rPr>
            </w:pP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477B66">
            <w:r w:rsidRPr="00964CDD">
              <w:rPr>
                <w:i/>
              </w:rPr>
              <w:t>Наблюдать</w:t>
            </w:r>
            <w:r w:rsidRPr="00964CDD">
              <w:t xml:space="preserve"> за переместительным свойс</w:t>
            </w:r>
            <w:r w:rsidRPr="00964CDD">
              <w:t>т</w:t>
            </w:r>
            <w:r w:rsidRPr="00964CDD">
              <w:t>вом умножения.</w:t>
            </w:r>
          </w:p>
          <w:p w:rsidR="00255C01" w:rsidRPr="00964CDD" w:rsidRDefault="00255C01" w:rsidP="00477B66">
            <w:r w:rsidRPr="00964CDD">
              <w:rPr>
                <w:i/>
              </w:rPr>
              <w:t>Придумывать</w:t>
            </w:r>
            <w:r w:rsidRPr="00964CDD">
              <w:t xml:space="preserve"> задачу на нахождение прои</w:t>
            </w:r>
            <w:r w:rsidRPr="00964CDD">
              <w:t>з</w:t>
            </w:r>
            <w:r w:rsidRPr="00964CDD">
              <w:t>ведения</w:t>
            </w:r>
          </w:p>
        </w:tc>
        <w:tc>
          <w:tcPr>
            <w:tcW w:w="769" w:type="pct"/>
          </w:tcPr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1</w:t>
            </w:r>
            <w:r>
              <w:rPr>
                <w:bCs/>
              </w:rPr>
              <w:t>4.</w:t>
            </w:r>
            <w:r w:rsidRPr="00964CDD">
              <w:rPr>
                <w:bCs/>
              </w:rPr>
              <w:t>01.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Перестановка множителей</w:t>
            </w:r>
            <w:r>
              <w:t>.</w:t>
            </w:r>
          </w:p>
          <w:p w:rsidR="00255C01" w:rsidRPr="006C4624" w:rsidRDefault="00255C01" w:rsidP="006C4624">
            <w:r w:rsidRPr="006C4624">
              <w:t>(У. стр. 6 – 7)</w:t>
            </w:r>
          </w:p>
          <w:p w:rsidR="00255C01" w:rsidRPr="00964CDD" w:rsidRDefault="00255C01" w:rsidP="00477B66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477B66">
            <w:r w:rsidRPr="00964CDD">
              <w:t>Знакомство с понятиями «мн</w:t>
            </w:r>
            <w:r w:rsidRPr="00964CDD">
              <w:t>о</w:t>
            </w:r>
            <w:r w:rsidRPr="00964CDD">
              <w:t>жители», «произведение»; пер</w:t>
            </w:r>
            <w:r w:rsidRPr="00964CDD">
              <w:t>е</w:t>
            </w:r>
            <w:r w:rsidRPr="00964CDD">
              <w:t>местительное свойство умнож</w:t>
            </w:r>
            <w:r w:rsidRPr="00964CDD">
              <w:t>е</w:t>
            </w:r>
            <w:r w:rsidRPr="00964CDD">
              <w:t>ния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F979D3">
            <w:pPr>
              <w:jc w:val="both"/>
              <w:rPr>
                <w:iCs/>
              </w:rPr>
            </w:pPr>
            <w:r>
              <w:rPr>
                <w:iCs/>
              </w:rPr>
              <w:t>ИКТ Презентация «Перестановка мн</w:t>
            </w:r>
            <w:r>
              <w:rPr>
                <w:iCs/>
              </w:rPr>
              <w:t>о</w:t>
            </w:r>
            <w:r>
              <w:rPr>
                <w:iCs/>
              </w:rPr>
              <w:t>жителей»</w:t>
            </w:r>
          </w:p>
          <w:p w:rsidR="00255C01" w:rsidRDefault="00255C01" w:rsidP="00F979D3">
            <w:pPr>
              <w:jc w:val="both"/>
              <w:rPr>
                <w:iCs/>
              </w:rPr>
            </w:pPr>
          </w:p>
          <w:p w:rsidR="00255C01" w:rsidRPr="00964CDD" w:rsidRDefault="00255C01" w:rsidP="006C4624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1421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1</w:t>
            </w:r>
            <w:r>
              <w:rPr>
                <w:bCs/>
              </w:rPr>
              <w:t>5.</w:t>
            </w:r>
            <w:r w:rsidRPr="00964CDD">
              <w:rPr>
                <w:bCs/>
              </w:rPr>
              <w:t>01.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Использование действия умн</w:t>
            </w:r>
            <w:r w:rsidRPr="006C4624">
              <w:t>о</w:t>
            </w:r>
            <w:r w:rsidRPr="006C4624">
              <w:t>жения при в</w:t>
            </w:r>
            <w:r w:rsidRPr="006C4624">
              <w:t>ы</w:t>
            </w:r>
            <w:r w:rsidRPr="006C4624">
              <w:t>пол</w:t>
            </w:r>
            <w:r>
              <w:t>н</w:t>
            </w:r>
            <w:r w:rsidRPr="006C4624">
              <w:t>ении зад</w:t>
            </w:r>
            <w:r w:rsidRPr="006C4624">
              <w:t>а</w:t>
            </w:r>
            <w:r w:rsidRPr="006C4624">
              <w:t>ний</w:t>
            </w:r>
            <w:r>
              <w:t>.</w:t>
            </w:r>
          </w:p>
          <w:p w:rsidR="00255C01" w:rsidRPr="00964CDD" w:rsidRDefault="00255C01" w:rsidP="006C4624">
            <w:pPr>
              <w:rPr>
                <w:b/>
                <w:i/>
              </w:rPr>
            </w:pPr>
            <w:r w:rsidRPr="006C4624">
              <w:t>(У. стр. 8 – 9)</w:t>
            </w: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477B66">
            <w:r w:rsidRPr="00964CDD">
              <w:t>Формирование умений использ</w:t>
            </w:r>
            <w:r w:rsidRPr="00964CDD">
              <w:t>о</w:t>
            </w:r>
            <w:r w:rsidRPr="00964CDD">
              <w:t>вать знак умножения при записи суммы одинаковых слагаемых, применять перестановку множ</w:t>
            </w:r>
            <w:r w:rsidRPr="00964CDD">
              <w:t>и</w:t>
            </w:r>
            <w:r w:rsidRPr="00964CDD">
              <w:t>телей при вычислениях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920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pPr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6.</w:t>
            </w:r>
            <w:r w:rsidRPr="00964CDD">
              <w:rPr>
                <w:bCs/>
              </w:rPr>
              <w:t>01.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Увеличение в 2 раза</w:t>
            </w:r>
            <w:r>
              <w:t>.</w:t>
            </w:r>
          </w:p>
          <w:p w:rsidR="00255C01" w:rsidRPr="006C4624" w:rsidRDefault="00255C01" w:rsidP="006C4624">
            <w:r w:rsidRPr="006C4624">
              <w:t>(У. стр. 10 – 11)</w:t>
            </w:r>
          </w:p>
          <w:p w:rsidR="00255C01" w:rsidRPr="00964CDD" w:rsidRDefault="00255C01" w:rsidP="00477B66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477B66">
            <w:r w:rsidRPr="00964CDD">
              <w:t>Формирование умений увелич</w:t>
            </w:r>
            <w:r w:rsidRPr="00964CDD">
              <w:t>и</w:t>
            </w:r>
            <w:r w:rsidRPr="00964CDD">
              <w:t>вать числа вдвое и различать операции «увеличить на 2» и «увеличить в два раза»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 w:val="restart"/>
          </w:tcPr>
          <w:p w:rsidR="00255C01" w:rsidRPr="00964CDD" w:rsidRDefault="00255C01" w:rsidP="00477B66">
            <w:pPr>
              <w:rPr>
                <w:iCs/>
              </w:rPr>
            </w:pPr>
            <w:r w:rsidRPr="00964CDD">
              <w:rPr>
                <w:i/>
                <w:iCs/>
              </w:rPr>
              <w:t>Увеличивать</w:t>
            </w:r>
            <w:r w:rsidRPr="00964CDD">
              <w:rPr>
                <w:iCs/>
              </w:rPr>
              <w:t xml:space="preserve"> числа (величины) вдвое.</w:t>
            </w:r>
          </w:p>
          <w:p w:rsidR="00255C01" w:rsidRPr="00964CDD" w:rsidRDefault="00255C01" w:rsidP="00477B66">
            <w:pPr>
              <w:rPr>
                <w:iCs/>
              </w:rPr>
            </w:pPr>
            <w:r w:rsidRPr="00964CDD">
              <w:rPr>
                <w:i/>
                <w:iCs/>
              </w:rPr>
              <w:t>Находить</w:t>
            </w:r>
            <w:r w:rsidRPr="00964CDD">
              <w:rPr>
                <w:iCs/>
              </w:rPr>
              <w:t xml:space="preserve"> половину числа подбором, </w:t>
            </w:r>
            <w:r w:rsidRPr="00964CDD">
              <w:rPr>
                <w:i/>
                <w:iCs/>
              </w:rPr>
              <w:t>зап</w:t>
            </w:r>
            <w:r w:rsidRPr="00964CDD">
              <w:rPr>
                <w:i/>
                <w:iCs/>
              </w:rPr>
              <w:t>и</w:t>
            </w:r>
            <w:r w:rsidRPr="00964CDD">
              <w:rPr>
                <w:i/>
                <w:iCs/>
              </w:rPr>
              <w:t>сывать</w:t>
            </w:r>
            <w:r w:rsidRPr="00964CDD">
              <w:rPr>
                <w:iCs/>
              </w:rPr>
              <w:t xml:space="preserve"> результат с помощью знака дел</w:t>
            </w:r>
            <w:r w:rsidRPr="00964CDD">
              <w:rPr>
                <w:iCs/>
              </w:rPr>
              <w:t>е</w:t>
            </w:r>
            <w:r w:rsidRPr="00964CDD">
              <w:rPr>
                <w:iCs/>
              </w:rPr>
              <w:t>ния.</w:t>
            </w:r>
          </w:p>
          <w:p w:rsidR="00255C01" w:rsidRPr="00964CDD" w:rsidRDefault="00255C01" w:rsidP="00477B66">
            <w:r w:rsidRPr="00964CDD">
              <w:rPr>
                <w:i/>
              </w:rPr>
              <w:t xml:space="preserve">Различать </w:t>
            </w:r>
            <w:r w:rsidRPr="00964CDD">
              <w:t>увеличение/уменьшение «на 2» и «в 2 раза»</w:t>
            </w:r>
            <w:r w:rsidRPr="00964CDD">
              <w:rPr>
                <w:i/>
                <w:iCs/>
              </w:rPr>
              <w:t xml:space="preserve">, </w:t>
            </w:r>
            <w:r w:rsidRPr="00964CDD">
              <w:rPr>
                <w:i/>
              </w:rPr>
              <w:t xml:space="preserve">сравнивать </w:t>
            </w:r>
            <w:r w:rsidRPr="00964CDD">
              <w:t>результаты вычи</w:t>
            </w:r>
            <w:r w:rsidRPr="00964CDD">
              <w:t>с</w:t>
            </w:r>
            <w:r w:rsidRPr="00964CDD">
              <w:t>лений.</w:t>
            </w:r>
          </w:p>
          <w:p w:rsidR="00255C01" w:rsidRPr="00964CDD" w:rsidRDefault="00255C01" w:rsidP="00477B66">
            <w:pPr>
              <w:rPr>
                <w:iCs/>
              </w:rPr>
            </w:pPr>
            <w:r w:rsidRPr="00964CDD">
              <w:rPr>
                <w:i/>
                <w:iCs/>
              </w:rPr>
              <w:t>Решать задачи</w:t>
            </w:r>
            <w:r w:rsidRPr="00964CDD">
              <w:rPr>
                <w:iCs/>
              </w:rPr>
              <w:t xml:space="preserve"> на увеличение/уменьшение в 2 раза.</w:t>
            </w:r>
          </w:p>
          <w:p w:rsidR="00255C01" w:rsidRPr="00964CDD" w:rsidRDefault="00255C01" w:rsidP="00477B66">
            <w:pPr>
              <w:rPr>
                <w:iCs/>
              </w:rPr>
            </w:pPr>
            <w:r w:rsidRPr="00964CDD">
              <w:rPr>
                <w:i/>
                <w:iCs/>
              </w:rPr>
              <w:t>Делить на равные части</w:t>
            </w:r>
            <w:r w:rsidRPr="00964CDD">
              <w:rPr>
                <w:iCs/>
              </w:rPr>
              <w:t>: 1) число, подб</w:t>
            </w:r>
            <w:r w:rsidRPr="00964CDD">
              <w:rPr>
                <w:iCs/>
              </w:rPr>
              <w:t>и</w:t>
            </w:r>
            <w:r w:rsidRPr="00964CDD">
              <w:rPr>
                <w:iCs/>
              </w:rPr>
              <w:t>рая ответ (одинаковые слагаемые); 2) отр</w:t>
            </w:r>
            <w:r w:rsidRPr="00964CDD">
              <w:rPr>
                <w:iCs/>
              </w:rPr>
              <w:t>е</w:t>
            </w:r>
            <w:r w:rsidRPr="00964CDD">
              <w:rPr>
                <w:iCs/>
              </w:rPr>
              <w:t>зок на глаз, проверяя себя измерениями.</w:t>
            </w:r>
          </w:p>
          <w:p w:rsidR="00255C01" w:rsidRPr="00964CDD" w:rsidRDefault="00255C01" w:rsidP="00477B66">
            <w:pPr>
              <w:spacing w:after="120"/>
            </w:pPr>
            <w:r w:rsidRPr="00964CDD">
              <w:rPr>
                <w:i/>
              </w:rPr>
              <w:t>Доказывать</w:t>
            </w:r>
            <w:r w:rsidRPr="00964CDD">
              <w:t>, что умножение и деление — взаимно-обратные действия, составляя р</w:t>
            </w:r>
            <w:r w:rsidRPr="00964CDD">
              <w:t>а</w:t>
            </w:r>
            <w:r w:rsidRPr="00964CDD">
              <w:t>венства.</w:t>
            </w:r>
          </w:p>
          <w:p w:rsidR="00255C01" w:rsidRPr="006C4624" w:rsidRDefault="00255C01" w:rsidP="006C4624">
            <w:pPr>
              <w:jc w:val="center"/>
              <w:rPr>
                <w:sz w:val="16"/>
                <w:szCs w:val="16"/>
              </w:rPr>
            </w:pP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6C4624">
            <w:r w:rsidRPr="00964CDD">
              <w:rPr>
                <w:i/>
              </w:rPr>
              <w:t>Наблюдать</w:t>
            </w:r>
            <w:r w:rsidRPr="00964CDD">
              <w:t xml:space="preserve"> над свойством чётных чисел «делиться на 2»</w:t>
            </w:r>
          </w:p>
        </w:tc>
        <w:tc>
          <w:tcPr>
            <w:tcW w:w="769" w:type="pct"/>
          </w:tcPr>
          <w:p w:rsidR="00255C01" w:rsidRDefault="00255C01" w:rsidP="00F979D3">
            <w:pPr>
              <w:jc w:val="both"/>
              <w:rPr>
                <w:iCs/>
              </w:rPr>
            </w:pPr>
            <w:r>
              <w:rPr>
                <w:iCs/>
              </w:rPr>
              <w:t>ИКТ Презентация «Увеличение в два раза»</w:t>
            </w:r>
          </w:p>
          <w:p w:rsidR="00255C01" w:rsidRPr="00145F5C" w:rsidRDefault="00255C01" w:rsidP="009B2E74">
            <w:pPr>
              <w:spacing w:line="288" w:lineRule="auto"/>
            </w:pPr>
            <w:r w:rsidRPr="00145F5C">
              <w:rPr>
                <w:iCs/>
              </w:rPr>
              <w:t>Игровые</w:t>
            </w:r>
          </w:p>
        </w:tc>
      </w:tr>
      <w:tr w:rsidR="00255C01" w:rsidRPr="00964CDD" w:rsidTr="006C4624">
        <w:trPr>
          <w:cantSplit/>
          <w:trHeight w:val="920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pPr>
              <w:rPr>
                <w:bCs/>
              </w:rPr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0.</w:t>
            </w:r>
            <w:r w:rsidRPr="00964CDD">
              <w:rPr>
                <w:bCs/>
              </w:rPr>
              <w:t>01.</w:t>
            </w:r>
          </w:p>
        </w:tc>
        <w:tc>
          <w:tcPr>
            <w:tcW w:w="205" w:type="pct"/>
          </w:tcPr>
          <w:p w:rsidR="00255C01" w:rsidRPr="00964CDD" w:rsidRDefault="00255C01" w:rsidP="001A5229">
            <w:pPr>
              <w:rPr>
                <w:bCs/>
              </w:rPr>
            </w:pPr>
          </w:p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Знакомство с действием дел</w:t>
            </w:r>
            <w:r w:rsidRPr="006C4624">
              <w:t>е</w:t>
            </w:r>
            <w:r w:rsidRPr="006C4624">
              <w:t>ния.</w:t>
            </w:r>
          </w:p>
          <w:p w:rsidR="00255C01" w:rsidRPr="006C4624" w:rsidRDefault="00255C01" w:rsidP="006C4624">
            <w:r w:rsidRPr="006C4624">
              <w:t>(У. стр. 12 – 13)</w:t>
            </w:r>
          </w:p>
          <w:p w:rsidR="00255C01" w:rsidRPr="00964CDD" w:rsidRDefault="00255C01" w:rsidP="00477B66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477B66">
            <w:r w:rsidRPr="00964CDD">
              <w:t>Формирование первоначальных представлений о делении. Зн</w:t>
            </w:r>
            <w:r w:rsidRPr="00964CDD">
              <w:t>а</w:t>
            </w:r>
            <w:r w:rsidRPr="00964CDD">
              <w:t>комство со знаком деления. Формирование умения умен</w:t>
            </w:r>
            <w:r w:rsidRPr="00964CDD">
              <w:t>ь</w:t>
            </w:r>
            <w:r w:rsidRPr="00964CDD">
              <w:t>шать числа вдвое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Pr="00145F5C" w:rsidRDefault="00255C01" w:rsidP="009B2E74">
            <w:r w:rsidRPr="00145F5C">
              <w:rPr>
                <w:iCs/>
              </w:rPr>
              <w:t xml:space="preserve">КСО:  </w:t>
            </w:r>
            <w:r w:rsidRPr="00145F5C">
              <w:t>работа в парах (ППС)</w:t>
            </w:r>
          </w:p>
        </w:tc>
      </w:tr>
      <w:tr w:rsidR="00255C01" w:rsidRPr="00964CDD" w:rsidTr="006C4624">
        <w:trPr>
          <w:cantSplit/>
          <w:trHeight w:val="920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2</w:t>
            </w:r>
            <w:r>
              <w:rPr>
                <w:bCs/>
              </w:rPr>
              <w:t>1.</w:t>
            </w:r>
            <w:r w:rsidRPr="00964CDD">
              <w:rPr>
                <w:bCs/>
              </w:rPr>
              <w:t>01.</w:t>
            </w:r>
          </w:p>
        </w:tc>
        <w:tc>
          <w:tcPr>
            <w:tcW w:w="205" w:type="pct"/>
          </w:tcPr>
          <w:p w:rsidR="00255C01" w:rsidRPr="00964CDD" w:rsidRDefault="00255C01" w:rsidP="000A33C0"/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Деление на ра</w:t>
            </w:r>
            <w:r w:rsidRPr="006C4624">
              <w:t>в</w:t>
            </w:r>
            <w:r w:rsidRPr="006C4624">
              <w:t>ные части</w:t>
            </w:r>
            <w:r>
              <w:t>.</w:t>
            </w:r>
          </w:p>
          <w:p w:rsidR="00255C01" w:rsidRPr="006C4624" w:rsidRDefault="00255C01" w:rsidP="006C4624">
            <w:r w:rsidRPr="006C4624">
              <w:t>(У. стр. 14 – 15)</w:t>
            </w:r>
          </w:p>
          <w:p w:rsidR="00255C01" w:rsidRPr="00964CDD" w:rsidRDefault="00255C01" w:rsidP="00477B66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477B66">
            <w:r w:rsidRPr="00964CDD">
              <w:t>Формирование первоначальных представлений о делении на ра</w:t>
            </w:r>
            <w:r w:rsidRPr="00964CDD">
              <w:t>в</w:t>
            </w:r>
            <w:r w:rsidRPr="00964CDD">
              <w:t>ные части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9B2E74">
            <w:r w:rsidRPr="00145F5C">
              <w:rPr>
                <w:iCs/>
              </w:rPr>
              <w:t>Здоровьесберега</w:t>
            </w:r>
            <w:r w:rsidRPr="00145F5C">
              <w:rPr>
                <w:iCs/>
              </w:rPr>
              <w:t>ю</w:t>
            </w:r>
            <w:r w:rsidRPr="00145F5C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1103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2</w:t>
            </w:r>
            <w:r>
              <w:rPr>
                <w:bCs/>
              </w:rPr>
              <w:t>2.</w:t>
            </w:r>
            <w:r w:rsidRPr="00964CDD">
              <w:rPr>
                <w:bCs/>
              </w:rPr>
              <w:t>01.</w:t>
            </w:r>
            <w:r>
              <w:rPr>
                <w:bCs/>
              </w:rPr>
              <w:t xml:space="preserve"> (акт)</w:t>
            </w:r>
          </w:p>
        </w:tc>
        <w:tc>
          <w:tcPr>
            <w:tcW w:w="205" w:type="pct"/>
          </w:tcPr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03.</w:t>
            </w:r>
          </w:p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02.</w:t>
            </w:r>
          </w:p>
          <w:p w:rsidR="00255C01" w:rsidRPr="008B7D2D" w:rsidRDefault="00255C01" w:rsidP="000A33C0">
            <w:pPr>
              <w:rPr>
                <w:b/>
              </w:rPr>
            </w:pPr>
          </w:p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Деление — де</w:t>
            </w:r>
            <w:r w:rsidRPr="006C4624">
              <w:t>й</w:t>
            </w:r>
            <w:r w:rsidRPr="006C4624">
              <w:t>ствие, обратное умножению</w:t>
            </w:r>
            <w:r>
              <w:t>.</w:t>
            </w:r>
            <w:r w:rsidRPr="006C4624">
              <w:t xml:space="preserve"> </w:t>
            </w:r>
          </w:p>
          <w:p w:rsidR="00255C01" w:rsidRPr="00964CDD" w:rsidRDefault="00255C01" w:rsidP="006C4624">
            <w:pPr>
              <w:rPr>
                <w:b/>
                <w:i/>
              </w:rPr>
            </w:pPr>
            <w:r w:rsidRPr="006C4624">
              <w:t>(У. стр. 16 – 17)</w:t>
            </w: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477B66">
            <w:r w:rsidRPr="00964CDD">
              <w:t xml:space="preserve"> Формирование представлений о делении как действии, обратном умножению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9B2E74">
            <w:pPr>
              <w:spacing w:line="288" w:lineRule="auto"/>
              <w:rPr>
                <w:iCs/>
              </w:rPr>
            </w:pPr>
            <w:r w:rsidRPr="00145F5C">
              <w:rPr>
                <w:iCs/>
              </w:rPr>
              <w:t>Игровые</w:t>
            </w:r>
          </w:p>
          <w:p w:rsidR="00255C01" w:rsidRPr="00145F5C" w:rsidRDefault="00255C01" w:rsidP="009B2E74">
            <w:pPr>
              <w:spacing w:line="288" w:lineRule="auto"/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Default="00255C01" w:rsidP="006C4624">
            <w:pPr>
              <w:rPr>
                <w:bCs/>
              </w:rPr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3.</w:t>
            </w:r>
            <w:r w:rsidRPr="00964CDD">
              <w:rPr>
                <w:bCs/>
              </w:rPr>
              <w:t>01</w:t>
            </w:r>
          </w:p>
          <w:p w:rsidR="00255C01" w:rsidRPr="00964CDD" w:rsidRDefault="00255C01" w:rsidP="006C4624">
            <w:r>
              <w:rPr>
                <w:bCs/>
              </w:rPr>
              <w:t>(акт)</w:t>
            </w:r>
            <w:r w:rsidRPr="00964CDD">
              <w:rPr>
                <w:bCs/>
              </w:rPr>
              <w:t>.</w:t>
            </w:r>
          </w:p>
        </w:tc>
        <w:tc>
          <w:tcPr>
            <w:tcW w:w="205" w:type="pct"/>
          </w:tcPr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04.</w:t>
            </w:r>
          </w:p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02</w:t>
            </w:r>
          </w:p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Смысл арифм</w:t>
            </w:r>
            <w:r w:rsidRPr="006C4624">
              <w:t>е</w:t>
            </w:r>
            <w:r w:rsidRPr="006C4624">
              <w:t>тических дейс</w:t>
            </w:r>
            <w:r w:rsidRPr="006C4624">
              <w:t>т</w:t>
            </w:r>
            <w:r w:rsidRPr="006C4624">
              <w:t>вий</w:t>
            </w:r>
            <w:r>
              <w:t>.</w:t>
            </w:r>
          </w:p>
          <w:p w:rsidR="00255C01" w:rsidRPr="00964CDD" w:rsidRDefault="00255C01" w:rsidP="006C4624">
            <w:pPr>
              <w:rPr>
                <w:b/>
                <w:i/>
              </w:rPr>
            </w:pPr>
            <w:r w:rsidRPr="006C4624">
              <w:t>(У. стр. 18 – 19)</w:t>
            </w: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477B66">
            <w:r w:rsidRPr="00964CDD">
              <w:t>Формирование представлений о смысле четырёх арифметических действий. Знакомство с правил</w:t>
            </w:r>
            <w:r w:rsidRPr="00964CDD">
              <w:t>а</w:t>
            </w:r>
            <w:r w:rsidRPr="00964CDD">
              <w:t>ми умножения чисел на 0 и 1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 w:val="restart"/>
          </w:tcPr>
          <w:p w:rsidR="00255C01" w:rsidRPr="00964CDD" w:rsidRDefault="00255C01" w:rsidP="008D7F14">
            <w:r w:rsidRPr="00964CDD">
              <w:rPr>
                <w:i/>
                <w:iCs/>
              </w:rPr>
              <w:t xml:space="preserve">Находить произведение </w:t>
            </w:r>
            <w:r w:rsidRPr="00964CDD">
              <w:rPr>
                <w:iCs/>
              </w:rPr>
              <w:t>с помощью слож</w:t>
            </w:r>
            <w:r w:rsidRPr="00964CDD">
              <w:rPr>
                <w:iCs/>
              </w:rPr>
              <w:t>е</w:t>
            </w:r>
            <w:r w:rsidRPr="00964CDD">
              <w:rPr>
                <w:iCs/>
              </w:rPr>
              <w:t>ния</w:t>
            </w:r>
            <w:r w:rsidRPr="00964CDD">
              <w:t>.</w:t>
            </w:r>
          </w:p>
          <w:p w:rsidR="00255C01" w:rsidRPr="00964CDD" w:rsidRDefault="00255C01" w:rsidP="008D7F14">
            <w:r w:rsidRPr="00964CDD">
              <w:rPr>
                <w:i/>
              </w:rPr>
              <w:t>Увеличивать/уменьшать</w:t>
            </w:r>
            <w:r w:rsidRPr="00964CDD">
              <w:t xml:space="preserve"> числа в 2 раза.</w:t>
            </w:r>
          </w:p>
          <w:p w:rsidR="00255C01" w:rsidRPr="00964CDD" w:rsidRDefault="00255C01" w:rsidP="008D7F14">
            <w:r w:rsidRPr="00964CDD">
              <w:rPr>
                <w:i/>
              </w:rPr>
              <w:t>Выполнять умножение</w:t>
            </w:r>
            <w:r w:rsidRPr="00964CDD">
              <w:t xml:space="preserve"> с числами 0 и 1. </w:t>
            </w:r>
          </w:p>
          <w:p w:rsidR="00255C01" w:rsidRPr="00964CDD" w:rsidRDefault="00255C01" w:rsidP="008D7F14">
            <w:r w:rsidRPr="00964CDD">
              <w:rPr>
                <w:i/>
              </w:rPr>
              <w:t>Находить</w:t>
            </w:r>
            <w:r w:rsidRPr="00964CDD">
              <w:t xml:space="preserve"> результат деления, зная резул</w:t>
            </w:r>
            <w:r w:rsidRPr="00964CDD">
              <w:t>ь</w:t>
            </w:r>
            <w:r w:rsidRPr="00964CDD">
              <w:t>тат умножения.</w:t>
            </w:r>
          </w:p>
          <w:p w:rsidR="00255C01" w:rsidRPr="00964CDD" w:rsidRDefault="00255C01" w:rsidP="008D7F14">
            <w:pPr>
              <w:rPr>
                <w:iCs/>
              </w:rPr>
            </w:pPr>
            <w:r w:rsidRPr="00964CDD">
              <w:rPr>
                <w:i/>
                <w:iCs/>
              </w:rPr>
              <w:t xml:space="preserve">Выполнять вычисления </w:t>
            </w:r>
            <w:r w:rsidRPr="00964CDD">
              <w:rPr>
                <w:iCs/>
              </w:rPr>
              <w:t>в 2 действия (без скобок) с действиями 1 и 2 ступени.</w:t>
            </w:r>
          </w:p>
          <w:p w:rsidR="00255C01" w:rsidRPr="00964CDD" w:rsidRDefault="00255C01" w:rsidP="008D7F14">
            <w:pPr>
              <w:rPr>
                <w:bCs/>
              </w:rPr>
            </w:pPr>
            <w:r w:rsidRPr="00964CDD">
              <w:rPr>
                <w:bCs/>
                <w:i/>
                <w:iCs/>
              </w:rPr>
              <w:t xml:space="preserve">Решать задачи </w:t>
            </w:r>
            <w:r w:rsidRPr="00964CDD">
              <w:rPr>
                <w:bCs/>
              </w:rPr>
              <w:t xml:space="preserve">на </w:t>
            </w:r>
            <w:r w:rsidRPr="00964CDD">
              <w:rPr>
                <w:iCs/>
              </w:rPr>
              <w:t>увеличение/уменьшение в 2 раза и на 2, нахожде</w:t>
            </w:r>
            <w:r w:rsidRPr="00964CDD">
              <w:rPr>
                <w:bCs/>
              </w:rPr>
              <w:t>ние произведения (с помощью сложения), деления на части и по содержанию (подбором).</w:t>
            </w:r>
          </w:p>
          <w:p w:rsidR="00255C01" w:rsidRPr="006C4624" w:rsidRDefault="00255C01" w:rsidP="006C4624">
            <w:pPr>
              <w:jc w:val="center"/>
              <w:rPr>
                <w:sz w:val="16"/>
                <w:szCs w:val="16"/>
              </w:rPr>
            </w:pP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8D7F14">
            <w:r w:rsidRPr="00964CDD">
              <w:rPr>
                <w:i/>
              </w:rPr>
              <w:t xml:space="preserve">Узнавать </w:t>
            </w:r>
            <w:r w:rsidRPr="00964CDD">
              <w:t>о способах вычислений в Дре</w:t>
            </w:r>
            <w:r w:rsidRPr="00964CDD">
              <w:t>в</w:t>
            </w:r>
            <w:r w:rsidRPr="00964CDD">
              <w:t>нем Египте.</w:t>
            </w:r>
          </w:p>
          <w:p w:rsidR="00255C01" w:rsidRPr="00964CDD" w:rsidRDefault="00255C01" w:rsidP="008D7F14">
            <w:r w:rsidRPr="00964CDD">
              <w:rPr>
                <w:i/>
              </w:rPr>
              <w:t>Наблюдать</w:t>
            </w:r>
            <w:r w:rsidRPr="00964CDD">
              <w:t xml:space="preserve"> за свойством умножения (если увеличить один множитель в 2 раза, а др</w:t>
            </w:r>
            <w:r w:rsidRPr="00964CDD">
              <w:t>у</w:t>
            </w:r>
            <w:r w:rsidRPr="00964CDD">
              <w:t>гой уменьшить в 2 раза, то результат не и</w:t>
            </w:r>
            <w:r w:rsidRPr="00964CDD">
              <w:t>з</w:t>
            </w:r>
            <w:r w:rsidRPr="00964CDD">
              <w:t>менится).</w:t>
            </w:r>
          </w:p>
          <w:p w:rsidR="00255C01" w:rsidRPr="00964CDD" w:rsidRDefault="00255C01" w:rsidP="008D7F14">
            <w:pPr>
              <w:rPr>
                <w:iCs/>
              </w:rPr>
            </w:pPr>
            <w:r w:rsidRPr="00964CDD">
              <w:rPr>
                <w:i/>
                <w:iCs/>
              </w:rPr>
              <w:t>Исследовать</w:t>
            </w:r>
            <w:r w:rsidRPr="00964CDD">
              <w:rPr>
                <w:iCs/>
              </w:rPr>
              <w:t xml:space="preserve"> свойства чисел 0 и 1 (умноже</w:t>
            </w:r>
            <w:r>
              <w:rPr>
                <w:iCs/>
              </w:rPr>
              <w:t>-</w:t>
            </w:r>
            <w:r w:rsidRPr="00964CDD">
              <w:rPr>
                <w:iCs/>
              </w:rPr>
              <w:t xml:space="preserve">ние на 0 и на 1). </w:t>
            </w:r>
            <w:r w:rsidRPr="00964CDD">
              <w:rPr>
                <w:i/>
                <w:iCs/>
              </w:rPr>
              <w:t>Исследовать</w:t>
            </w:r>
            <w:r w:rsidRPr="00964CDD">
              <w:rPr>
                <w:iCs/>
              </w:rPr>
              <w:t xml:space="preserve"> изменение площади квадрата при увеличении его ст</w:t>
            </w:r>
            <w:r w:rsidRPr="00964CDD">
              <w:rPr>
                <w:iCs/>
              </w:rPr>
              <w:t>о</w:t>
            </w:r>
            <w:r w:rsidRPr="00964CDD">
              <w:rPr>
                <w:iCs/>
              </w:rPr>
              <w:t xml:space="preserve">рон в 2 раза. </w:t>
            </w:r>
          </w:p>
          <w:p w:rsidR="00255C01" w:rsidRPr="00964CDD" w:rsidRDefault="00255C01" w:rsidP="008D7F14">
            <w:r w:rsidRPr="00964CDD">
              <w:rPr>
                <w:i/>
              </w:rPr>
              <w:t xml:space="preserve">Решать </w:t>
            </w:r>
            <w:r w:rsidRPr="00964CDD">
              <w:t xml:space="preserve">нестандартные задачи. </w:t>
            </w:r>
            <w:r w:rsidRPr="00964CDD">
              <w:rPr>
                <w:i/>
              </w:rPr>
              <w:t>Комбинир</w:t>
            </w:r>
            <w:r w:rsidRPr="00964CDD">
              <w:rPr>
                <w:i/>
              </w:rPr>
              <w:t>о</w:t>
            </w:r>
            <w:r w:rsidRPr="00964CDD">
              <w:rPr>
                <w:i/>
              </w:rPr>
              <w:t xml:space="preserve">вать данные </w:t>
            </w:r>
            <w:r w:rsidRPr="00964CDD">
              <w:t>(</w:t>
            </w:r>
            <w:r w:rsidRPr="00964CDD">
              <w:rPr>
                <w:i/>
              </w:rPr>
              <w:t xml:space="preserve">составлять пары </w:t>
            </w:r>
            <w:r w:rsidRPr="00964CDD">
              <w:t>из данных с помощью графов, таблиц, перебором) в с</w:t>
            </w:r>
            <w:r w:rsidRPr="00964CDD">
              <w:t>о</w:t>
            </w:r>
            <w:r w:rsidRPr="00964CDD">
              <w:t>ответствии с условием задания.</w:t>
            </w:r>
          </w:p>
          <w:p w:rsidR="00255C01" w:rsidRPr="00964CDD" w:rsidRDefault="00255C01" w:rsidP="008D7F14">
            <w:pPr>
              <w:rPr>
                <w:b/>
              </w:rPr>
            </w:pPr>
            <w:r w:rsidRPr="00964CDD">
              <w:rPr>
                <w:i/>
              </w:rPr>
              <w:t>Работать</w:t>
            </w:r>
            <w:r w:rsidRPr="00964CDD">
              <w:t xml:space="preserve"> с указателем имён в конце уче</w:t>
            </w:r>
            <w:r w:rsidRPr="00964CDD">
              <w:t>б</w:t>
            </w:r>
            <w:r w:rsidRPr="00964CDD">
              <w:t xml:space="preserve">ника: </w:t>
            </w:r>
            <w:r w:rsidRPr="00964CDD">
              <w:rPr>
                <w:i/>
              </w:rPr>
              <w:t>находить сведения</w:t>
            </w:r>
            <w:r w:rsidRPr="00964CDD">
              <w:t xml:space="preserve"> об известных л</w:t>
            </w:r>
            <w:r w:rsidRPr="00964CDD">
              <w:t>ю</w:t>
            </w:r>
            <w:r w:rsidRPr="00964CDD">
              <w:t>дях, героях произведений, упоминаемых на страницах учебника (рубрика «У нас в го</w:t>
            </w:r>
            <w:r w:rsidRPr="00964CDD">
              <w:t>с</w:t>
            </w:r>
            <w:r w:rsidRPr="00964CDD">
              <w:t>тях»)</w:t>
            </w:r>
          </w:p>
          <w:p w:rsidR="00255C01" w:rsidRPr="00964CDD" w:rsidRDefault="00255C01" w:rsidP="008D7F14">
            <w:pPr>
              <w:rPr>
                <w:b/>
              </w:rPr>
            </w:pPr>
            <w:r w:rsidRPr="00964CDD">
              <w:rPr>
                <w:i/>
              </w:rPr>
              <w:t>Устанавливать закономерность</w:t>
            </w:r>
            <w:r w:rsidRPr="00964CDD">
              <w:t xml:space="preserve"> в ряду ч</w:t>
            </w:r>
            <w:r w:rsidRPr="00964CDD">
              <w:t>и</w:t>
            </w:r>
            <w:r w:rsidRPr="00964CDD">
              <w:t>сел, продолжать ряд, соблюдая закономе</w:t>
            </w:r>
            <w:r w:rsidRPr="00964CDD">
              <w:t>р</w:t>
            </w:r>
            <w:r w:rsidRPr="00964CDD">
              <w:t>ность</w:t>
            </w:r>
          </w:p>
        </w:tc>
        <w:tc>
          <w:tcPr>
            <w:tcW w:w="769" w:type="pct"/>
          </w:tcPr>
          <w:p w:rsidR="00255C01" w:rsidRDefault="00255C01" w:rsidP="00F979D3">
            <w:pPr>
              <w:jc w:val="both"/>
              <w:rPr>
                <w:iCs/>
              </w:rPr>
            </w:pPr>
            <w:r>
              <w:rPr>
                <w:iCs/>
              </w:rPr>
              <w:t>ИКТ Презентация</w:t>
            </w:r>
          </w:p>
          <w:p w:rsidR="00255C01" w:rsidRDefault="00255C01" w:rsidP="009B2E74">
            <w:pPr>
              <w:spacing w:line="288" w:lineRule="auto"/>
              <w:rPr>
                <w:iCs/>
              </w:rPr>
            </w:pPr>
            <w:r w:rsidRPr="00050382">
              <w:rPr>
                <w:iCs/>
              </w:rPr>
              <w:t>Игровые</w:t>
            </w:r>
          </w:p>
          <w:p w:rsidR="00255C01" w:rsidRPr="00050382" w:rsidRDefault="00255C01" w:rsidP="009B2E74">
            <w:pPr>
              <w:spacing w:line="288" w:lineRule="auto"/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pPr>
              <w:rPr>
                <w:bCs/>
              </w:rPr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7.</w:t>
            </w:r>
            <w:r w:rsidRPr="00964CDD">
              <w:rPr>
                <w:bCs/>
              </w:rPr>
              <w:t>01.</w:t>
            </w:r>
            <w:r>
              <w:rPr>
                <w:bCs/>
              </w:rPr>
              <w:t xml:space="preserve"> (акт)</w:t>
            </w:r>
          </w:p>
        </w:tc>
        <w:tc>
          <w:tcPr>
            <w:tcW w:w="205" w:type="pct"/>
          </w:tcPr>
          <w:p w:rsidR="00255C01" w:rsidRPr="008B7D2D" w:rsidRDefault="00255C01" w:rsidP="000A33C0">
            <w:pPr>
              <w:rPr>
                <w:b/>
                <w:bCs/>
              </w:rPr>
            </w:pPr>
            <w:r w:rsidRPr="008B7D2D">
              <w:rPr>
                <w:b/>
                <w:bCs/>
              </w:rPr>
              <w:t>05.</w:t>
            </w:r>
          </w:p>
          <w:p w:rsidR="00255C01" w:rsidRPr="008B7D2D" w:rsidRDefault="00255C01" w:rsidP="000A33C0">
            <w:pPr>
              <w:rPr>
                <w:b/>
                <w:bCs/>
              </w:rPr>
            </w:pPr>
            <w:r w:rsidRPr="008B7D2D">
              <w:rPr>
                <w:b/>
                <w:bCs/>
              </w:rPr>
              <w:t>02</w:t>
            </w:r>
          </w:p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Решение задач на умножение и д</w:t>
            </w:r>
            <w:r w:rsidRPr="006C4624">
              <w:t>е</w:t>
            </w:r>
            <w:r w:rsidRPr="006C4624">
              <w:t>ление</w:t>
            </w:r>
            <w:r>
              <w:t>.</w:t>
            </w:r>
          </w:p>
          <w:p w:rsidR="00255C01" w:rsidRPr="00964CDD" w:rsidRDefault="00255C01" w:rsidP="006C4624">
            <w:pPr>
              <w:rPr>
                <w:b/>
                <w:i/>
              </w:rPr>
            </w:pPr>
            <w:r w:rsidRPr="006C4624">
              <w:t>(У. стр. 20 – 21)</w:t>
            </w: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477B66">
            <w:r w:rsidRPr="00964CDD">
              <w:t>Формирование умений выбирать арифметическое действие в соо</w:t>
            </w:r>
            <w:r w:rsidRPr="00964CDD">
              <w:t>т</w:t>
            </w:r>
            <w:r w:rsidRPr="00964CDD">
              <w:t>ветствии со смыслом текстовой задачи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Pr="00050382" w:rsidRDefault="00255C01" w:rsidP="009B2E74">
            <w:r w:rsidRPr="00050382">
              <w:rPr>
                <w:iCs/>
              </w:rPr>
              <w:t xml:space="preserve">КСО:  </w:t>
            </w:r>
            <w:r w:rsidRPr="00050382">
              <w:t>работа в парах (ППС)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Default="00255C01" w:rsidP="006C4624">
            <w:pPr>
              <w:rPr>
                <w:bCs/>
              </w:rPr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8.</w:t>
            </w:r>
            <w:r w:rsidRPr="00964CDD">
              <w:rPr>
                <w:bCs/>
              </w:rPr>
              <w:t>01</w:t>
            </w:r>
          </w:p>
          <w:p w:rsidR="00255C01" w:rsidRPr="00964CDD" w:rsidRDefault="00255C01" w:rsidP="006C4624">
            <w:pPr>
              <w:rPr>
                <w:bCs/>
              </w:rPr>
            </w:pPr>
            <w:r>
              <w:rPr>
                <w:bCs/>
              </w:rPr>
              <w:t>(акт)</w:t>
            </w:r>
            <w:r w:rsidRPr="00964CDD">
              <w:rPr>
                <w:bCs/>
              </w:rPr>
              <w:t>.</w:t>
            </w:r>
          </w:p>
        </w:tc>
        <w:tc>
          <w:tcPr>
            <w:tcW w:w="205" w:type="pct"/>
          </w:tcPr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05.</w:t>
            </w:r>
          </w:p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02</w:t>
            </w:r>
          </w:p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Решение неста</w:t>
            </w:r>
            <w:r w:rsidRPr="006C4624">
              <w:t>н</w:t>
            </w:r>
            <w:r w:rsidRPr="006C4624">
              <w:t>дартных задач.</w:t>
            </w:r>
            <w:r>
              <w:t xml:space="preserve"> </w:t>
            </w:r>
            <w:r w:rsidRPr="006C4624">
              <w:rPr>
                <w:b/>
                <w:i/>
              </w:rPr>
              <w:t>Математич</w:t>
            </w:r>
            <w:r w:rsidRPr="006C4624">
              <w:rPr>
                <w:b/>
                <w:i/>
              </w:rPr>
              <w:t>е</w:t>
            </w:r>
            <w:r w:rsidRPr="006C4624">
              <w:rPr>
                <w:b/>
                <w:i/>
              </w:rPr>
              <w:t>ский диктант.</w:t>
            </w:r>
          </w:p>
          <w:p w:rsidR="00255C01" w:rsidRPr="006C4624" w:rsidRDefault="00255C01" w:rsidP="006C4624">
            <w:r w:rsidRPr="006C4624">
              <w:t>(У. стр. 22 – 23)</w:t>
            </w:r>
          </w:p>
          <w:p w:rsidR="00255C01" w:rsidRPr="00964CDD" w:rsidRDefault="00255C01" w:rsidP="00477B66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477B66">
            <w:r w:rsidRPr="00964CDD">
              <w:t>Знакомство с графическим сп</w:t>
            </w:r>
            <w:r w:rsidRPr="00964CDD">
              <w:t>о</w:t>
            </w:r>
            <w:r w:rsidRPr="00964CDD">
              <w:t>собом решения комбинаторных задач и с представлением данных в виде таблицы. Формирование первоначальных представлений о решении комбинаторных задач с помощью умножения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F979D3">
            <w:pPr>
              <w:jc w:val="both"/>
              <w:rPr>
                <w:iCs/>
              </w:rPr>
            </w:pPr>
            <w:r>
              <w:rPr>
                <w:iCs/>
              </w:rPr>
              <w:t>ИКТ Презентация «Нестандартные з</w:t>
            </w:r>
            <w:r>
              <w:rPr>
                <w:iCs/>
              </w:rPr>
              <w:t>а</w:t>
            </w:r>
            <w:r>
              <w:rPr>
                <w:iCs/>
              </w:rPr>
              <w:t>дачи»</w:t>
            </w:r>
          </w:p>
          <w:p w:rsidR="00255C01" w:rsidRPr="004F1F9F" w:rsidRDefault="00255C01" w:rsidP="009B2E74">
            <w:pPr>
              <w:spacing w:line="288" w:lineRule="auto"/>
            </w:pPr>
            <w:r w:rsidRPr="004F1F9F">
              <w:rPr>
                <w:iCs/>
              </w:rPr>
              <w:t>Игровые</w:t>
            </w:r>
          </w:p>
        </w:tc>
      </w:tr>
      <w:tr w:rsidR="00255C01" w:rsidRPr="00964CDD" w:rsidTr="006C4624">
        <w:trPr>
          <w:cantSplit/>
          <w:trHeight w:val="244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29.</w:t>
            </w:r>
            <w:r w:rsidRPr="00964CDD">
              <w:rPr>
                <w:bCs/>
              </w:rPr>
              <w:t>01.</w:t>
            </w:r>
            <w:r>
              <w:rPr>
                <w:bCs/>
              </w:rPr>
              <w:t xml:space="preserve"> (акт)</w:t>
            </w:r>
          </w:p>
        </w:tc>
        <w:tc>
          <w:tcPr>
            <w:tcW w:w="205" w:type="pct"/>
          </w:tcPr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06.</w:t>
            </w:r>
          </w:p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02</w:t>
            </w:r>
          </w:p>
        </w:tc>
        <w:tc>
          <w:tcPr>
            <w:tcW w:w="651" w:type="pct"/>
            <w:gridSpan w:val="4"/>
            <w:vMerge w:val="restart"/>
          </w:tcPr>
          <w:p w:rsidR="00255C01" w:rsidRDefault="00255C01" w:rsidP="006C4624">
            <w:r w:rsidRPr="006C4624">
              <w:t>Повторение, обобщение из</w:t>
            </w:r>
            <w:r w:rsidRPr="006C4624">
              <w:t>у</w:t>
            </w:r>
            <w:r w:rsidRPr="006C4624">
              <w:t>ченного</w:t>
            </w:r>
            <w:r>
              <w:t>.</w:t>
            </w:r>
          </w:p>
          <w:p w:rsidR="00255C01" w:rsidRPr="006C4624" w:rsidRDefault="00255C01" w:rsidP="006C4624">
            <w:r w:rsidRPr="006C4624">
              <w:t>(У. стр. 24 – 31)</w:t>
            </w:r>
          </w:p>
          <w:p w:rsidR="00255C01" w:rsidRPr="00964CDD" w:rsidRDefault="00255C01" w:rsidP="008D7F14">
            <w:pPr>
              <w:rPr>
                <w:b/>
              </w:rPr>
            </w:pPr>
          </w:p>
        </w:tc>
        <w:tc>
          <w:tcPr>
            <w:tcW w:w="1151" w:type="pct"/>
            <w:gridSpan w:val="2"/>
            <w:vMerge w:val="restart"/>
          </w:tcPr>
          <w:p w:rsidR="00255C01" w:rsidRPr="00964CDD" w:rsidRDefault="00255C01" w:rsidP="001E2C8E">
            <w:pPr>
              <w:rPr>
                <w:b/>
              </w:rPr>
            </w:pPr>
          </w:p>
          <w:p w:rsidR="00255C01" w:rsidRPr="00964CDD" w:rsidRDefault="00255C01" w:rsidP="008D7F14">
            <w:pPr>
              <w:rPr>
                <w:b/>
                <w:i/>
              </w:rPr>
            </w:pPr>
          </w:p>
        </w:tc>
        <w:tc>
          <w:tcPr>
            <w:tcW w:w="265" w:type="pct"/>
            <w:gridSpan w:val="3"/>
            <w:vMerge w:val="restart"/>
          </w:tcPr>
          <w:p w:rsidR="00255C01" w:rsidRPr="00964CDD" w:rsidRDefault="00255C01" w:rsidP="006C4624">
            <w:pPr>
              <w:jc w:val="center"/>
            </w:pPr>
            <w:r>
              <w:t>2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 w:val="restart"/>
          </w:tcPr>
          <w:p w:rsidR="00255C01" w:rsidRDefault="00255C01" w:rsidP="009B2E74">
            <w:r w:rsidRPr="004F1F9F">
              <w:rPr>
                <w:iCs/>
              </w:rPr>
              <w:t xml:space="preserve">КСО:  </w:t>
            </w:r>
            <w:r w:rsidRPr="004F1F9F">
              <w:t>работа в парах (ППС)</w:t>
            </w:r>
          </w:p>
          <w:p w:rsidR="00255C01" w:rsidRPr="004F1F9F" w:rsidRDefault="00255C01" w:rsidP="009B2E74"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30.01. (акт)</w:t>
            </w:r>
          </w:p>
        </w:tc>
        <w:tc>
          <w:tcPr>
            <w:tcW w:w="205" w:type="pct"/>
          </w:tcPr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06.</w:t>
            </w:r>
          </w:p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02</w:t>
            </w:r>
          </w:p>
        </w:tc>
        <w:tc>
          <w:tcPr>
            <w:tcW w:w="651" w:type="pct"/>
            <w:gridSpan w:val="4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1151" w:type="pct"/>
            <w:gridSpan w:val="2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265" w:type="pct"/>
            <w:gridSpan w:val="3"/>
            <w:vMerge/>
          </w:tcPr>
          <w:p w:rsidR="00255C01" w:rsidRPr="00964CDD" w:rsidRDefault="00255C01" w:rsidP="006F1112"/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472"/>
        </w:trPr>
        <w:tc>
          <w:tcPr>
            <w:tcW w:w="5000" w:type="pct"/>
            <w:gridSpan w:val="15"/>
          </w:tcPr>
          <w:p w:rsidR="00255C01" w:rsidRPr="00964CDD" w:rsidRDefault="00255C01" w:rsidP="006C4624">
            <w:pPr>
              <w:jc w:val="center"/>
              <w:rPr>
                <w:i/>
              </w:rPr>
            </w:pPr>
            <w:r w:rsidRPr="00964CDD">
              <w:rPr>
                <w:b/>
                <w:bCs/>
                <w:color w:val="000000"/>
              </w:rPr>
              <w:t>ИЗМЕРЕНИЕ ВЕЛИЧИН</w:t>
            </w:r>
            <w:r w:rsidRPr="00964CDD">
              <w:rPr>
                <w:b/>
                <w:color w:val="000000"/>
              </w:rPr>
              <w:t xml:space="preserve">  (9 часов)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>
              <w:rPr>
                <w:bCs/>
              </w:rPr>
              <w:t>03.</w:t>
            </w:r>
            <w:r w:rsidRPr="00964CDD">
              <w:rPr>
                <w:bCs/>
              </w:rPr>
              <w:t>02.</w:t>
            </w:r>
          </w:p>
        </w:tc>
        <w:tc>
          <w:tcPr>
            <w:tcW w:w="205" w:type="pct"/>
          </w:tcPr>
          <w:p w:rsidR="00255C01" w:rsidRPr="008B7D2D" w:rsidRDefault="00255C01">
            <w:pPr>
              <w:rPr>
                <w:b/>
              </w:rPr>
            </w:pPr>
            <w:r w:rsidRPr="008B7D2D">
              <w:rPr>
                <w:b/>
              </w:rPr>
              <w:t>10.</w:t>
            </w:r>
          </w:p>
          <w:p w:rsidR="00255C01" w:rsidRPr="008B7D2D" w:rsidRDefault="00255C01">
            <w:pPr>
              <w:rPr>
                <w:b/>
              </w:rPr>
            </w:pPr>
            <w:r w:rsidRPr="008B7D2D">
              <w:rPr>
                <w:b/>
              </w:rPr>
              <w:t>02</w:t>
            </w:r>
          </w:p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Величины и ед</w:t>
            </w:r>
            <w:r w:rsidRPr="006C4624">
              <w:t>и</w:t>
            </w:r>
            <w:r w:rsidRPr="006C4624">
              <w:t>ницы измерения величин.</w:t>
            </w:r>
          </w:p>
          <w:p w:rsidR="00255C01" w:rsidRPr="006C4624" w:rsidRDefault="00255C01" w:rsidP="006C4624">
            <w:r w:rsidRPr="006C4624">
              <w:t>(У. стр. 32—33)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Актуализация представлений о  величинах (время, расстояние, объём, масса) и названиях ед</w:t>
            </w:r>
            <w:r w:rsidRPr="00964CDD">
              <w:t>и</w:t>
            </w:r>
            <w:r w:rsidRPr="00964CDD">
              <w:t>ниц измерения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 w:val="restart"/>
          </w:tcPr>
          <w:p w:rsidR="00255C01" w:rsidRPr="00964CDD" w:rsidRDefault="00255C01" w:rsidP="000A33C0">
            <w:r w:rsidRPr="00964CDD">
              <w:rPr>
                <w:i/>
              </w:rPr>
              <w:t xml:space="preserve">Измерять </w:t>
            </w:r>
            <w:r w:rsidRPr="00964CDD">
              <w:t>длины отрезков,</w:t>
            </w:r>
            <w:r w:rsidRPr="00964CDD">
              <w:rPr>
                <w:i/>
              </w:rPr>
              <w:t xml:space="preserve"> сравнивать </w:t>
            </w:r>
            <w:r w:rsidRPr="00964CDD">
              <w:t xml:space="preserve">их, </w:t>
            </w:r>
            <w:r w:rsidRPr="00964CDD">
              <w:rPr>
                <w:i/>
              </w:rPr>
              <w:t>чертить</w:t>
            </w:r>
            <w:r w:rsidRPr="00964CDD">
              <w:t xml:space="preserve"> отрезки заданной длины. </w:t>
            </w:r>
            <w:r w:rsidRPr="00964CDD">
              <w:rPr>
                <w:i/>
              </w:rPr>
              <w:t>Перев</w:t>
            </w:r>
            <w:r w:rsidRPr="00964CDD">
              <w:rPr>
                <w:i/>
              </w:rPr>
              <w:t>о</w:t>
            </w:r>
            <w:r w:rsidRPr="00964CDD">
              <w:rPr>
                <w:i/>
              </w:rPr>
              <w:t>дить</w:t>
            </w:r>
            <w:r w:rsidRPr="00964CDD">
              <w:t xml:space="preserve"> сантиметры в миллиметры и обратно.</w:t>
            </w:r>
          </w:p>
          <w:p w:rsidR="00255C01" w:rsidRPr="00964CDD" w:rsidRDefault="00255C01" w:rsidP="000A33C0">
            <w:pPr>
              <w:rPr>
                <w:i/>
              </w:rPr>
            </w:pPr>
            <w:r w:rsidRPr="00964CDD">
              <w:rPr>
                <w:i/>
              </w:rPr>
              <w:t>Вычислять площадь</w:t>
            </w:r>
            <w:r w:rsidRPr="00964CDD">
              <w:t xml:space="preserve"> прямоугольника по числовым данным.</w:t>
            </w:r>
          </w:p>
          <w:p w:rsidR="00255C01" w:rsidRPr="00964CDD" w:rsidRDefault="00255C01" w:rsidP="000A33C0">
            <w:r w:rsidRPr="00964CDD">
              <w:rPr>
                <w:i/>
              </w:rPr>
              <w:t xml:space="preserve">Выполнять сложение и вычитание </w:t>
            </w:r>
            <w:r w:rsidRPr="00964CDD">
              <w:t>в пр</w:t>
            </w:r>
            <w:r w:rsidRPr="00964CDD">
              <w:t>е</w:t>
            </w:r>
            <w:r w:rsidRPr="00964CDD">
              <w:t>делах 100.</w:t>
            </w:r>
          </w:p>
          <w:p w:rsidR="00255C01" w:rsidRPr="00964CDD" w:rsidRDefault="00255C01" w:rsidP="000A33C0">
            <w:r w:rsidRPr="00964CDD">
              <w:rPr>
                <w:i/>
                <w:iCs/>
              </w:rPr>
              <w:t>Находить</w:t>
            </w:r>
            <w:r w:rsidRPr="00964CDD">
              <w:t xml:space="preserve"> результат умножения (сложен</w:t>
            </w:r>
            <w:r w:rsidRPr="00964CDD">
              <w:t>и</w:t>
            </w:r>
            <w:r w:rsidRPr="00964CDD">
              <w:t xml:space="preserve">ем) и деления (подбором). </w:t>
            </w:r>
          </w:p>
          <w:p w:rsidR="00255C01" w:rsidRPr="00964CDD" w:rsidRDefault="00255C01" w:rsidP="000A33C0">
            <w:r w:rsidRPr="00964CDD">
              <w:rPr>
                <w:i/>
              </w:rPr>
              <w:t>Восстанавливать</w:t>
            </w:r>
            <w:r w:rsidRPr="00964CDD">
              <w:t xml:space="preserve"> задачи по табличным данным, </w:t>
            </w:r>
            <w:r w:rsidRPr="00964CDD">
              <w:rPr>
                <w:i/>
              </w:rPr>
              <w:t>ставить</w:t>
            </w:r>
            <w:r w:rsidRPr="00964CDD">
              <w:t xml:space="preserve"> вопрос к задаче. </w:t>
            </w:r>
            <w:r w:rsidRPr="00964CDD">
              <w:rPr>
                <w:i/>
              </w:rPr>
              <w:t>Соотн</w:t>
            </w:r>
            <w:r w:rsidRPr="00964CDD">
              <w:rPr>
                <w:i/>
              </w:rPr>
              <w:t>о</w:t>
            </w:r>
            <w:r w:rsidRPr="00964CDD">
              <w:rPr>
                <w:i/>
              </w:rPr>
              <w:t>сить</w:t>
            </w:r>
            <w:r w:rsidRPr="00964CDD">
              <w:t xml:space="preserve"> условие задачи с табличной формой, </w:t>
            </w:r>
            <w:r w:rsidRPr="00964CDD">
              <w:rPr>
                <w:i/>
              </w:rPr>
              <w:t>заполнять</w:t>
            </w:r>
            <w:r w:rsidRPr="00964CDD">
              <w:t xml:space="preserve"> таблицу.</w:t>
            </w:r>
          </w:p>
          <w:p w:rsidR="00255C01" w:rsidRPr="00964CDD" w:rsidRDefault="00255C01" w:rsidP="000A33C0">
            <w:pPr>
              <w:spacing w:after="120"/>
            </w:pPr>
            <w:r w:rsidRPr="00964CDD">
              <w:rPr>
                <w:i/>
              </w:rPr>
              <w:t>Решать задачи</w:t>
            </w:r>
            <w:r w:rsidRPr="00964CDD">
              <w:t xml:space="preserve"> на разностное сравнение, определение длительности событий.</w:t>
            </w:r>
          </w:p>
          <w:p w:rsidR="00255C01" w:rsidRPr="006C4624" w:rsidRDefault="00255C01" w:rsidP="006C4624">
            <w:pPr>
              <w:jc w:val="center"/>
              <w:rPr>
                <w:sz w:val="16"/>
                <w:szCs w:val="16"/>
              </w:rPr>
            </w:pP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0A33C0">
            <w:r w:rsidRPr="00964CDD">
              <w:rPr>
                <w:i/>
              </w:rPr>
              <w:t>Соотносить</w:t>
            </w:r>
            <w:r w:rsidRPr="00964CDD">
              <w:t xml:space="preserve"> единицы измерения и назв</w:t>
            </w:r>
            <w:r w:rsidRPr="00964CDD">
              <w:t>а</w:t>
            </w:r>
            <w:r w:rsidRPr="00964CDD">
              <w:t>ния величин (время, длина, масса, темпер</w:t>
            </w:r>
            <w:r w:rsidRPr="00964CDD">
              <w:t>а</w:t>
            </w:r>
            <w:r w:rsidRPr="00964CDD">
              <w:t>тура).</w:t>
            </w:r>
          </w:p>
          <w:p w:rsidR="00255C01" w:rsidRPr="00964CDD" w:rsidRDefault="00255C01" w:rsidP="000A33C0">
            <w:r w:rsidRPr="00964CDD">
              <w:rPr>
                <w:i/>
              </w:rPr>
              <w:t xml:space="preserve">Ориентироваться </w:t>
            </w:r>
            <w:r w:rsidRPr="00964CDD">
              <w:t>в ситуации равномерн</w:t>
            </w:r>
            <w:r w:rsidRPr="00964CDD">
              <w:t>о</w:t>
            </w:r>
            <w:r w:rsidRPr="00964CDD">
              <w:t xml:space="preserve">го прямолинейного движения, </w:t>
            </w:r>
            <w:r w:rsidRPr="00964CDD">
              <w:rPr>
                <w:i/>
              </w:rPr>
              <w:t>моделир</w:t>
            </w:r>
            <w:r w:rsidRPr="00964CDD">
              <w:rPr>
                <w:i/>
              </w:rPr>
              <w:t>о</w:t>
            </w:r>
            <w:r w:rsidRPr="00964CDD">
              <w:rPr>
                <w:i/>
              </w:rPr>
              <w:t>вать</w:t>
            </w:r>
            <w:r w:rsidRPr="00964CDD">
              <w:t xml:space="preserve"> движение объекта на схеме.</w:t>
            </w:r>
          </w:p>
          <w:p w:rsidR="00255C01" w:rsidRPr="00964CDD" w:rsidRDefault="00255C01" w:rsidP="000A33C0">
            <w:r w:rsidRPr="00964CDD">
              <w:rPr>
                <w:i/>
                <w:iCs/>
              </w:rPr>
              <w:t>Использовать умение</w:t>
            </w:r>
            <w:r w:rsidRPr="00964CDD">
              <w:t xml:space="preserve"> вычислять площадь прямоугольника при решении задач с пра</w:t>
            </w:r>
            <w:r w:rsidRPr="00964CDD">
              <w:t>к</w:t>
            </w:r>
            <w:r w:rsidRPr="00964CDD">
              <w:t>тическим содержанием.</w:t>
            </w:r>
          </w:p>
          <w:p w:rsidR="00255C01" w:rsidRPr="00964CDD" w:rsidRDefault="00255C01" w:rsidP="000A33C0">
            <w:r w:rsidRPr="00964CDD">
              <w:rPr>
                <w:i/>
              </w:rPr>
              <w:t>Определять</w:t>
            </w:r>
            <w:r w:rsidRPr="00964CDD">
              <w:t xml:space="preserve"> время по часам, длительность событий, </w:t>
            </w:r>
            <w:r w:rsidRPr="00964CDD">
              <w:rPr>
                <w:i/>
              </w:rPr>
              <w:t>ориентироваться</w:t>
            </w:r>
            <w:r w:rsidRPr="00964CDD">
              <w:t xml:space="preserve"> во времени в течение суток.</w:t>
            </w:r>
          </w:p>
          <w:p w:rsidR="00255C01" w:rsidRPr="00964CDD" w:rsidRDefault="00255C01" w:rsidP="000A33C0">
            <w:r w:rsidRPr="00964CDD">
              <w:rPr>
                <w:i/>
              </w:rPr>
              <w:t>Исследовать</w:t>
            </w:r>
            <w:r w:rsidRPr="00964CDD">
              <w:t xml:space="preserve"> числовые закономерности на геометрических </w:t>
            </w:r>
          </w:p>
          <w:p w:rsidR="00255C01" w:rsidRPr="00964CDD" w:rsidRDefault="00255C01" w:rsidP="000A33C0">
            <w:r w:rsidRPr="00964CDD">
              <w:t>моделях.</w:t>
            </w:r>
          </w:p>
          <w:p w:rsidR="00255C01" w:rsidRPr="00964CDD" w:rsidRDefault="00255C01" w:rsidP="000A33C0">
            <w:r w:rsidRPr="00964CDD">
              <w:rPr>
                <w:i/>
              </w:rPr>
              <w:t>Узнавать</w:t>
            </w:r>
            <w:r w:rsidRPr="00964CDD">
              <w:t xml:space="preserve"> необходимую информацию, з</w:t>
            </w:r>
            <w:r w:rsidRPr="00964CDD">
              <w:t>а</w:t>
            </w:r>
            <w:r w:rsidRPr="00964CDD">
              <w:t>давая вопросы старшим.</w:t>
            </w:r>
          </w:p>
          <w:p w:rsidR="00255C01" w:rsidRPr="00964CDD" w:rsidRDefault="00255C01" w:rsidP="000A33C0">
            <w:r w:rsidRPr="00964CDD">
              <w:rPr>
                <w:i/>
              </w:rPr>
              <w:t xml:space="preserve">Выбирать </w:t>
            </w:r>
            <w:r w:rsidRPr="00964CDD">
              <w:t xml:space="preserve">задания из вариативной части: </w:t>
            </w:r>
            <w:r w:rsidRPr="00964CDD">
              <w:rPr>
                <w:i/>
              </w:rPr>
              <w:t>исследовать</w:t>
            </w:r>
            <w:r w:rsidRPr="00964CDD">
              <w:t xml:space="preserve"> зависимость между скор</w:t>
            </w:r>
            <w:r w:rsidRPr="00964CDD">
              <w:t>о</w:t>
            </w:r>
            <w:r w:rsidRPr="00964CDD">
              <w:t xml:space="preserve">стью, временем, расстоянием; </w:t>
            </w:r>
            <w:r w:rsidRPr="00964CDD">
              <w:rPr>
                <w:i/>
              </w:rPr>
              <w:t xml:space="preserve">решать </w:t>
            </w:r>
            <w:r w:rsidRPr="00964CDD">
              <w:t>н</w:t>
            </w:r>
            <w:r w:rsidRPr="00964CDD">
              <w:t>е</w:t>
            </w:r>
            <w:r w:rsidRPr="00964CDD">
              <w:t>стандартные задачи.</w:t>
            </w:r>
          </w:p>
          <w:p w:rsidR="00255C01" w:rsidRPr="00964CDD" w:rsidRDefault="00255C01" w:rsidP="000A33C0">
            <w:pPr>
              <w:rPr>
                <w:i/>
              </w:rPr>
            </w:pPr>
            <w:r w:rsidRPr="00964CDD">
              <w:rPr>
                <w:i/>
              </w:rPr>
              <w:t>Выбирать</w:t>
            </w:r>
            <w:r w:rsidRPr="00964CDD">
              <w:t xml:space="preserve"> форму участия в проектной де</w:t>
            </w:r>
            <w:r w:rsidRPr="00964CDD">
              <w:t>я</w:t>
            </w:r>
            <w:r w:rsidRPr="00964CDD">
              <w:t xml:space="preserve">тельности по теме «Свойства площади»: </w:t>
            </w:r>
            <w:r w:rsidRPr="00964CDD">
              <w:rPr>
                <w:i/>
              </w:rPr>
              <w:t>узнавать</w:t>
            </w:r>
            <w:r w:rsidRPr="00964CDD">
              <w:t xml:space="preserve"> новое о возникновении геоме</w:t>
            </w:r>
            <w:r w:rsidRPr="00964CDD">
              <w:t>т</w:t>
            </w:r>
            <w:r w:rsidRPr="00964CDD">
              <w:t xml:space="preserve">рии; </w:t>
            </w:r>
            <w:r w:rsidRPr="00964CDD">
              <w:rPr>
                <w:i/>
              </w:rPr>
              <w:t>исследовать</w:t>
            </w:r>
            <w:r w:rsidRPr="00964CDD">
              <w:t xml:space="preserve"> свойства площади с п</w:t>
            </w:r>
            <w:r w:rsidRPr="00964CDD">
              <w:t>о</w:t>
            </w:r>
            <w:r w:rsidRPr="00964CDD">
              <w:t xml:space="preserve">мощью наблюдений и экспериментов; </w:t>
            </w:r>
            <w:r w:rsidRPr="00964CDD">
              <w:rPr>
                <w:i/>
              </w:rPr>
              <w:t>ко</w:t>
            </w:r>
            <w:r w:rsidRPr="00964CDD">
              <w:rPr>
                <w:i/>
              </w:rPr>
              <w:t>н</w:t>
            </w:r>
            <w:r w:rsidRPr="00964CDD">
              <w:rPr>
                <w:i/>
              </w:rPr>
              <w:t xml:space="preserve">струировать </w:t>
            </w:r>
            <w:r w:rsidRPr="00964CDD">
              <w:t>фигуры из частей</w:t>
            </w:r>
          </w:p>
        </w:tc>
        <w:tc>
          <w:tcPr>
            <w:tcW w:w="769" w:type="pct"/>
          </w:tcPr>
          <w:p w:rsidR="00255C01" w:rsidRDefault="00255C01" w:rsidP="00F979D3">
            <w:pPr>
              <w:jc w:val="both"/>
              <w:rPr>
                <w:iCs/>
              </w:rPr>
            </w:pPr>
            <w:r>
              <w:rPr>
                <w:iCs/>
              </w:rPr>
              <w:t>ИКТ Презентация «Единицы измерения величин»</w:t>
            </w:r>
          </w:p>
          <w:p w:rsidR="00255C01" w:rsidRPr="00893483" w:rsidRDefault="00255C01" w:rsidP="009B2E74">
            <w:pPr>
              <w:spacing w:line="288" w:lineRule="auto"/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04.</w:t>
            </w:r>
            <w:r w:rsidRPr="00964CDD">
              <w:rPr>
                <w:bCs/>
              </w:rPr>
              <w:t>02.</w:t>
            </w:r>
          </w:p>
        </w:tc>
        <w:tc>
          <w:tcPr>
            <w:tcW w:w="205" w:type="pct"/>
          </w:tcPr>
          <w:p w:rsidR="00255C01" w:rsidRPr="008B7D2D" w:rsidRDefault="00255C01">
            <w:pPr>
              <w:rPr>
                <w:b/>
              </w:rPr>
            </w:pPr>
            <w:r w:rsidRPr="008B7D2D">
              <w:rPr>
                <w:b/>
              </w:rPr>
              <w:t>11.</w:t>
            </w:r>
          </w:p>
          <w:p w:rsidR="00255C01" w:rsidRPr="008B7D2D" w:rsidRDefault="00255C01">
            <w:pPr>
              <w:rPr>
                <w:b/>
              </w:rPr>
            </w:pPr>
            <w:r w:rsidRPr="008B7D2D">
              <w:rPr>
                <w:b/>
              </w:rPr>
              <w:t>02</w:t>
            </w:r>
          </w:p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Измерение дл</w:t>
            </w:r>
            <w:r w:rsidRPr="006C4624">
              <w:t>и</w:t>
            </w:r>
            <w:r w:rsidRPr="006C4624">
              <w:t>ны</w:t>
            </w:r>
            <w:r>
              <w:t>.</w:t>
            </w:r>
          </w:p>
          <w:p w:rsidR="00255C01" w:rsidRPr="006C4624" w:rsidRDefault="00255C01" w:rsidP="006C4624">
            <w:r w:rsidRPr="006C4624">
              <w:t xml:space="preserve">(У. стр. 34—35) 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Актуализация знаний учащихся: названия единиц измерения дл</w:t>
            </w:r>
            <w:r w:rsidRPr="00964CDD">
              <w:t>и</w:t>
            </w:r>
            <w:r w:rsidRPr="00964CDD">
              <w:t>ны. Формирование первоначал</w:t>
            </w:r>
            <w:r w:rsidRPr="00964CDD">
              <w:t>ь</w:t>
            </w:r>
            <w:r w:rsidRPr="00964CDD">
              <w:t>ных представлений о метрич</w:t>
            </w:r>
            <w:r w:rsidRPr="00964CDD">
              <w:t>е</w:t>
            </w:r>
            <w:r w:rsidRPr="00964CDD">
              <w:t>ских соотношениях между ед</w:t>
            </w:r>
            <w:r w:rsidRPr="00964CDD">
              <w:t>и</w:t>
            </w:r>
            <w:r w:rsidRPr="00964CDD">
              <w:t>ницами длины. Сантиметр и миллиметр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Pr="00893483" w:rsidRDefault="00255C01" w:rsidP="009B2E74">
            <w:r w:rsidRPr="00893483">
              <w:rPr>
                <w:iCs/>
              </w:rPr>
              <w:t xml:space="preserve">КСО:  </w:t>
            </w:r>
            <w:r w:rsidRPr="00893483">
              <w:t>работа в парах (ППС)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0A33C0">
            <w:pPr>
              <w:rPr>
                <w:bCs/>
              </w:rPr>
            </w:pPr>
            <w:r>
              <w:rPr>
                <w:bCs/>
              </w:rPr>
              <w:t>05.</w:t>
            </w:r>
            <w:r w:rsidRPr="00964CDD">
              <w:rPr>
                <w:bCs/>
              </w:rPr>
              <w:t>02.</w:t>
            </w:r>
          </w:p>
        </w:tc>
        <w:tc>
          <w:tcPr>
            <w:tcW w:w="205" w:type="pct"/>
          </w:tcPr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11.</w:t>
            </w:r>
          </w:p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02</w:t>
            </w:r>
          </w:p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Вычисление дл</w:t>
            </w:r>
            <w:r w:rsidRPr="006C4624">
              <w:t>и</w:t>
            </w:r>
            <w:r w:rsidRPr="006C4624">
              <w:t>ны пройденного пути</w:t>
            </w:r>
            <w:r>
              <w:t>.</w:t>
            </w:r>
          </w:p>
          <w:p w:rsidR="00255C01" w:rsidRPr="006C4624" w:rsidRDefault="00255C01" w:rsidP="006C4624">
            <w:r w:rsidRPr="006C4624">
              <w:t>(У. стр. 36—37)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 xml:space="preserve">Формирование </w:t>
            </w:r>
            <w:r w:rsidRPr="00964CDD">
              <w:rPr>
                <w:color w:val="000000"/>
              </w:rPr>
              <w:t>пространстве</w:t>
            </w:r>
            <w:r w:rsidRPr="00964CDD">
              <w:rPr>
                <w:color w:val="000000"/>
              </w:rPr>
              <w:t>н</w:t>
            </w:r>
            <w:r w:rsidRPr="00964CDD">
              <w:rPr>
                <w:color w:val="000000"/>
              </w:rPr>
              <w:t>ных представлений</w:t>
            </w:r>
            <w:r w:rsidRPr="00964CDD">
              <w:t xml:space="preserve"> и первон</w:t>
            </w:r>
            <w:r w:rsidRPr="00964CDD">
              <w:t>а</w:t>
            </w:r>
            <w:r w:rsidRPr="00964CDD">
              <w:t>чальных представлений о скор</w:t>
            </w:r>
            <w:r w:rsidRPr="00964CDD">
              <w:t>о</w:t>
            </w:r>
            <w:r w:rsidRPr="00964CDD">
              <w:t>сти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F979D3">
            <w:pPr>
              <w:jc w:val="both"/>
              <w:rPr>
                <w:iCs/>
              </w:rPr>
            </w:pPr>
            <w:r>
              <w:rPr>
                <w:iCs/>
              </w:rPr>
              <w:t>ИКТ Презентация «Длина пути»</w:t>
            </w:r>
          </w:p>
          <w:p w:rsidR="00255C01" w:rsidRDefault="00255C01" w:rsidP="009B2E74">
            <w:r w:rsidRPr="00893483">
              <w:rPr>
                <w:iCs/>
              </w:rPr>
              <w:t>Здоровьесберега</w:t>
            </w:r>
            <w:r w:rsidRPr="00893483">
              <w:rPr>
                <w:iCs/>
              </w:rPr>
              <w:t>ю</w:t>
            </w:r>
            <w:r w:rsidRPr="00893483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06.</w:t>
            </w:r>
            <w:r w:rsidRPr="00964CDD">
              <w:rPr>
                <w:bCs/>
              </w:rPr>
              <w:t>02.</w:t>
            </w:r>
          </w:p>
        </w:tc>
        <w:tc>
          <w:tcPr>
            <w:tcW w:w="205" w:type="pct"/>
          </w:tcPr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12.</w:t>
            </w:r>
          </w:p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02</w:t>
            </w:r>
          </w:p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Площадь прям</w:t>
            </w:r>
            <w:r w:rsidRPr="006C4624">
              <w:t>о</w:t>
            </w:r>
            <w:r w:rsidRPr="006C4624">
              <w:t>угольника</w:t>
            </w:r>
            <w:r>
              <w:t>.</w:t>
            </w:r>
          </w:p>
          <w:p w:rsidR="00255C01" w:rsidRPr="006C4624" w:rsidRDefault="00255C01" w:rsidP="006C4624">
            <w:r w:rsidRPr="006C4624">
              <w:t>(У. стр. 38—39)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Знакомство с названиями единиц площади. Формирование пре</w:t>
            </w:r>
            <w:r w:rsidRPr="00964CDD">
              <w:t>д</w:t>
            </w:r>
            <w:r w:rsidRPr="00964CDD">
              <w:t>ставлений о вычислении площ</w:t>
            </w:r>
            <w:r w:rsidRPr="00964CDD">
              <w:t>а</w:t>
            </w:r>
            <w:r w:rsidRPr="00964CDD">
              <w:t>ди прямоугольника с помощью умножения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9B2E74">
            <w:pPr>
              <w:spacing w:line="288" w:lineRule="auto"/>
              <w:rPr>
                <w:iCs/>
              </w:rPr>
            </w:pPr>
            <w:r>
              <w:rPr>
                <w:iCs/>
              </w:rPr>
              <w:t>ИКТ ИД «Площадь прямоугольника»</w:t>
            </w:r>
          </w:p>
          <w:p w:rsidR="00255C01" w:rsidRDefault="00255C01" w:rsidP="009B2E74">
            <w:pPr>
              <w:spacing w:line="288" w:lineRule="auto"/>
              <w:rPr>
                <w:iCs/>
              </w:rPr>
            </w:pPr>
            <w:r w:rsidRPr="00893483">
              <w:rPr>
                <w:iCs/>
              </w:rPr>
              <w:t>Игровые</w:t>
            </w:r>
          </w:p>
          <w:p w:rsidR="00255C01" w:rsidRPr="00893483" w:rsidRDefault="00255C01" w:rsidP="009B2E74">
            <w:pPr>
              <w:spacing w:line="288" w:lineRule="auto"/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1</w:t>
            </w:r>
            <w:r>
              <w:rPr>
                <w:bCs/>
              </w:rPr>
              <w:t>0.</w:t>
            </w:r>
            <w:r w:rsidRPr="00964CDD">
              <w:rPr>
                <w:bCs/>
              </w:rPr>
              <w:t>02.</w:t>
            </w:r>
          </w:p>
        </w:tc>
        <w:tc>
          <w:tcPr>
            <w:tcW w:w="205" w:type="pct"/>
          </w:tcPr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13.</w:t>
            </w:r>
          </w:p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02</w:t>
            </w:r>
          </w:p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Определение времени по ч</w:t>
            </w:r>
            <w:r w:rsidRPr="006C4624">
              <w:t>а</w:t>
            </w:r>
            <w:r w:rsidRPr="006C4624">
              <w:t>сам</w:t>
            </w:r>
            <w:r>
              <w:t>.</w:t>
            </w:r>
          </w:p>
          <w:p w:rsidR="00255C01" w:rsidRPr="006C4624" w:rsidRDefault="00255C01" w:rsidP="006C4624">
            <w:r w:rsidRPr="006C4624">
              <w:t>(У. стр. 40—41)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Формирование временн</w:t>
            </w:r>
            <w:r w:rsidRPr="00964CDD">
              <w:rPr>
                <w:i/>
                <w:iCs/>
              </w:rPr>
              <w:t>ы</w:t>
            </w:r>
            <w:r w:rsidRPr="00964CDD">
              <w:t>х пре</w:t>
            </w:r>
            <w:r w:rsidRPr="00964CDD">
              <w:t>д</w:t>
            </w:r>
            <w:r w:rsidRPr="00964CDD">
              <w:t>ставлений, умений определять время по часам, длительность событий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9B2E74">
            <w:r w:rsidRPr="00893483">
              <w:rPr>
                <w:iCs/>
              </w:rPr>
              <w:t xml:space="preserve">КСО:  </w:t>
            </w:r>
            <w:r w:rsidRPr="00893483">
              <w:t>работа в парах (ППС)</w:t>
            </w:r>
          </w:p>
          <w:p w:rsidR="00255C01" w:rsidRPr="00893483" w:rsidRDefault="00255C01" w:rsidP="009B2E74"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1</w:t>
            </w:r>
            <w:r>
              <w:rPr>
                <w:bCs/>
              </w:rPr>
              <w:t>1.</w:t>
            </w:r>
            <w:r w:rsidRPr="00964CDD">
              <w:rPr>
                <w:bCs/>
              </w:rPr>
              <w:t>02.</w:t>
            </w:r>
          </w:p>
        </w:tc>
        <w:tc>
          <w:tcPr>
            <w:tcW w:w="205" w:type="pct"/>
          </w:tcPr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17.</w:t>
            </w:r>
          </w:p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02</w:t>
            </w:r>
          </w:p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Продолжител</w:t>
            </w:r>
            <w:r w:rsidRPr="006C4624">
              <w:t>ь</w:t>
            </w:r>
            <w:r w:rsidRPr="006C4624">
              <w:t>ность событий</w:t>
            </w:r>
            <w:r>
              <w:t>.</w:t>
            </w:r>
            <w:r w:rsidRPr="006C4624">
              <w:t xml:space="preserve"> (У. стр. 42—43)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Формирование временн</w:t>
            </w:r>
            <w:r w:rsidRPr="00964CDD">
              <w:rPr>
                <w:i/>
                <w:iCs/>
              </w:rPr>
              <w:t>ы</w:t>
            </w:r>
            <w:r w:rsidRPr="00964CDD">
              <w:t>х пре</w:t>
            </w:r>
            <w:r w:rsidRPr="00964CDD">
              <w:t>д</w:t>
            </w:r>
            <w:r w:rsidRPr="00964CDD">
              <w:t>ставлений: длительность соб</w:t>
            </w:r>
            <w:r w:rsidRPr="00964CDD">
              <w:t>ы</w:t>
            </w:r>
            <w:r w:rsidRPr="00964CDD">
              <w:t>тий; соотнесение времени соб</w:t>
            </w:r>
            <w:r w:rsidRPr="00964CDD">
              <w:t>ы</w:t>
            </w:r>
            <w:r w:rsidRPr="00964CDD">
              <w:t>тий с временем суток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9B2E74">
            <w:r w:rsidRPr="00893483">
              <w:rPr>
                <w:iCs/>
              </w:rPr>
              <w:t>Здоровьесберега</w:t>
            </w:r>
            <w:r w:rsidRPr="00893483">
              <w:rPr>
                <w:iCs/>
              </w:rPr>
              <w:t>ю</w:t>
            </w:r>
            <w:r w:rsidRPr="00893483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1</w:t>
            </w:r>
            <w:r>
              <w:rPr>
                <w:bCs/>
              </w:rPr>
              <w:t>2.</w:t>
            </w:r>
            <w:r w:rsidRPr="00964CDD">
              <w:rPr>
                <w:bCs/>
              </w:rPr>
              <w:t>02.</w:t>
            </w:r>
          </w:p>
        </w:tc>
        <w:tc>
          <w:tcPr>
            <w:tcW w:w="205" w:type="pct"/>
          </w:tcPr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18.02</w:t>
            </w:r>
          </w:p>
        </w:tc>
        <w:tc>
          <w:tcPr>
            <w:tcW w:w="651" w:type="pct"/>
            <w:gridSpan w:val="4"/>
            <w:vMerge w:val="restart"/>
          </w:tcPr>
          <w:p w:rsidR="00255C01" w:rsidRDefault="00255C01">
            <w:r w:rsidRPr="006C4624">
              <w:t>Повторение, обобщение из</w:t>
            </w:r>
            <w:r w:rsidRPr="006C4624">
              <w:t>у</w:t>
            </w:r>
            <w:r w:rsidRPr="006C4624">
              <w:t>ченного</w:t>
            </w:r>
            <w:r>
              <w:t>.</w:t>
            </w:r>
          </w:p>
          <w:p w:rsidR="00255C01" w:rsidRPr="006C4624" w:rsidRDefault="00255C01">
            <w:r w:rsidRPr="006C4624">
              <w:t>(У. стр. 44 – 51)</w:t>
            </w:r>
          </w:p>
          <w:p w:rsidR="00255C01" w:rsidRDefault="00255C01" w:rsidP="000B3732"/>
        </w:tc>
        <w:tc>
          <w:tcPr>
            <w:tcW w:w="1151" w:type="pct"/>
            <w:gridSpan w:val="2"/>
            <w:vMerge w:val="restart"/>
          </w:tcPr>
          <w:p w:rsidR="00255C01" w:rsidRPr="00964CDD" w:rsidRDefault="00255C01" w:rsidP="006C4624">
            <w:pPr>
              <w:jc w:val="both"/>
              <w:rPr>
                <w:i/>
              </w:rPr>
            </w:pPr>
          </w:p>
        </w:tc>
        <w:tc>
          <w:tcPr>
            <w:tcW w:w="265" w:type="pct"/>
            <w:gridSpan w:val="3"/>
            <w:vMerge w:val="restart"/>
          </w:tcPr>
          <w:p w:rsidR="00255C01" w:rsidRPr="00964CDD" w:rsidRDefault="00255C01" w:rsidP="006C4624">
            <w:pPr>
              <w:jc w:val="center"/>
            </w:pPr>
            <w:r w:rsidRPr="00964CDD">
              <w:t>3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 w:val="restart"/>
          </w:tcPr>
          <w:p w:rsidR="00255C01" w:rsidRPr="00893483" w:rsidRDefault="00255C01" w:rsidP="009B2E74">
            <w:pPr>
              <w:spacing w:line="288" w:lineRule="auto"/>
            </w:pPr>
            <w:r w:rsidRPr="00893483">
              <w:rPr>
                <w:iCs/>
              </w:rPr>
              <w:t>Игровые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1</w:t>
            </w:r>
            <w:r>
              <w:rPr>
                <w:bCs/>
              </w:rPr>
              <w:t>3.</w:t>
            </w:r>
            <w:r w:rsidRPr="00964CDD">
              <w:rPr>
                <w:bCs/>
              </w:rPr>
              <w:t>02.</w:t>
            </w:r>
          </w:p>
        </w:tc>
        <w:tc>
          <w:tcPr>
            <w:tcW w:w="205" w:type="pct"/>
          </w:tcPr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18.02</w:t>
            </w:r>
          </w:p>
        </w:tc>
        <w:tc>
          <w:tcPr>
            <w:tcW w:w="651" w:type="pct"/>
            <w:gridSpan w:val="4"/>
            <w:vMerge/>
          </w:tcPr>
          <w:p w:rsidR="00255C01" w:rsidRDefault="00255C01" w:rsidP="000B3732"/>
        </w:tc>
        <w:tc>
          <w:tcPr>
            <w:tcW w:w="1151" w:type="pct"/>
            <w:gridSpan w:val="2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265" w:type="pct"/>
            <w:gridSpan w:val="3"/>
            <w:vMerge/>
          </w:tcPr>
          <w:p w:rsidR="00255C01" w:rsidRPr="00964CDD" w:rsidRDefault="00255C01" w:rsidP="006F1112"/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17.02.</w:t>
            </w:r>
          </w:p>
        </w:tc>
        <w:tc>
          <w:tcPr>
            <w:tcW w:w="205" w:type="pct"/>
          </w:tcPr>
          <w:p w:rsidR="00255C01" w:rsidRPr="008B7D2D" w:rsidRDefault="00255C01" w:rsidP="000A33C0">
            <w:pPr>
              <w:rPr>
                <w:b/>
              </w:rPr>
            </w:pPr>
            <w:r w:rsidRPr="008B7D2D">
              <w:rPr>
                <w:b/>
              </w:rPr>
              <w:t>18.02</w:t>
            </w:r>
          </w:p>
        </w:tc>
        <w:tc>
          <w:tcPr>
            <w:tcW w:w="651" w:type="pct"/>
            <w:gridSpan w:val="4"/>
            <w:vMerge/>
          </w:tcPr>
          <w:p w:rsidR="00255C01" w:rsidRDefault="00255C01"/>
        </w:tc>
        <w:tc>
          <w:tcPr>
            <w:tcW w:w="1151" w:type="pct"/>
            <w:gridSpan w:val="2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265" w:type="pct"/>
            <w:gridSpan w:val="3"/>
            <w:vMerge/>
          </w:tcPr>
          <w:p w:rsidR="00255C01" w:rsidRPr="00964CDD" w:rsidRDefault="00255C01" w:rsidP="006F1112"/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351"/>
        </w:trPr>
        <w:tc>
          <w:tcPr>
            <w:tcW w:w="5000" w:type="pct"/>
            <w:gridSpan w:val="15"/>
          </w:tcPr>
          <w:p w:rsidR="00255C01" w:rsidRPr="00964CDD" w:rsidRDefault="00255C01" w:rsidP="006C4624">
            <w:pPr>
              <w:jc w:val="center"/>
              <w:rPr>
                <w:bCs/>
              </w:rPr>
            </w:pPr>
            <w:r w:rsidRPr="00964CDD">
              <w:rPr>
                <w:b/>
              </w:rPr>
              <w:t>УЧИМСЯ УМНОЖАТЬ И ДЕЛИТЬ</w:t>
            </w:r>
            <w:r w:rsidRPr="00964CDD">
              <w:rPr>
                <w:bCs/>
              </w:rPr>
              <w:t xml:space="preserve"> (</w:t>
            </w:r>
            <w:r>
              <w:rPr>
                <w:bCs/>
              </w:rPr>
              <w:t>30</w:t>
            </w:r>
            <w:r w:rsidRPr="00964CDD">
              <w:rPr>
                <w:bCs/>
              </w:rPr>
              <w:t xml:space="preserve"> часов)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1A5229">
            <w:pPr>
              <w:rPr>
                <w:bCs/>
              </w:rPr>
            </w:pPr>
            <w:r>
              <w:rPr>
                <w:bCs/>
              </w:rPr>
              <w:t>18.</w:t>
            </w:r>
            <w:r w:rsidRPr="00964CDD">
              <w:rPr>
                <w:bCs/>
              </w:rPr>
              <w:t>02.</w:t>
            </w:r>
          </w:p>
        </w:tc>
        <w:tc>
          <w:tcPr>
            <w:tcW w:w="205" w:type="pct"/>
          </w:tcPr>
          <w:p w:rsidR="00255C01" w:rsidRDefault="00255C01" w:rsidP="001A5229">
            <w:pPr>
              <w:rPr>
                <w:b/>
              </w:rPr>
            </w:pPr>
            <w:r>
              <w:rPr>
                <w:b/>
              </w:rPr>
              <w:t>20.</w:t>
            </w:r>
          </w:p>
          <w:p w:rsidR="00255C01" w:rsidRPr="008B7D2D" w:rsidRDefault="00255C01" w:rsidP="001A5229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Таблица умнож</w:t>
            </w:r>
            <w:r w:rsidRPr="006C4624">
              <w:t>е</w:t>
            </w:r>
            <w:r w:rsidRPr="006C4624">
              <w:t>ния.</w:t>
            </w:r>
          </w:p>
          <w:p w:rsidR="00255C01" w:rsidRPr="006C4624" w:rsidRDefault="00255C01" w:rsidP="006C4624">
            <w:r w:rsidRPr="006C4624">
              <w:t>(У. стр. 52 - 53)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Знакомство с таблицей умнож</w:t>
            </w:r>
            <w:r w:rsidRPr="00964CDD">
              <w:t>е</w:t>
            </w:r>
            <w:r w:rsidRPr="00964CDD">
              <w:t>ния. Наблюдения над числами, расположенными в таблице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 w:val="restart"/>
          </w:tcPr>
          <w:p w:rsidR="00255C01" w:rsidRPr="00964CDD" w:rsidRDefault="00255C01" w:rsidP="000A33C0">
            <w:r w:rsidRPr="00964CDD">
              <w:rPr>
                <w:i/>
              </w:rPr>
              <w:t xml:space="preserve">Соотносить </w:t>
            </w:r>
            <w:r w:rsidRPr="00964CDD">
              <w:t>умножение чисел с площадью (числом клеток) соответствующего прям</w:t>
            </w:r>
            <w:r w:rsidRPr="00964CDD">
              <w:t>о</w:t>
            </w:r>
            <w:r w:rsidRPr="00964CDD">
              <w:t>угольника.</w:t>
            </w:r>
          </w:p>
          <w:p w:rsidR="00255C01" w:rsidRDefault="00255C01" w:rsidP="006C4624">
            <w:pPr>
              <w:rPr>
                <w:iCs/>
              </w:rPr>
            </w:pPr>
            <w:r w:rsidRPr="00964CDD">
              <w:rPr>
                <w:i/>
                <w:iCs/>
              </w:rPr>
              <w:t xml:space="preserve">Выполнять вычисления </w:t>
            </w:r>
            <w:r w:rsidRPr="00964CDD">
              <w:rPr>
                <w:iCs/>
              </w:rPr>
              <w:t>в 2–3 действия (без скобок).</w:t>
            </w:r>
          </w:p>
          <w:p w:rsidR="00255C01" w:rsidRPr="006C4624" w:rsidRDefault="00255C01" w:rsidP="006C4624">
            <w:pPr>
              <w:jc w:val="center"/>
              <w:rPr>
                <w:sz w:val="16"/>
                <w:szCs w:val="16"/>
              </w:rPr>
            </w:pP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0A33C0">
            <w:r w:rsidRPr="00964CDD">
              <w:rPr>
                <w:i/>
              </w:rPr>
              <w:t xml:space="preserve">Использовать </w:t>
            </w:r>
            <w:r w:rsidRPr="00964CDD">
              <w:t>таблицу умножения в кач</w:t>
            </w:r>
            <w:r w:rsidRPr="00964CDD">
              <w:t>е</w:t>
            </w:r>
            <w:r w:rsidRPr="00964CDD">
              <w:t>стве справочника.</w:t>
            </w:r>
          </w:p>
          <w:p w:rsidR="00255C01" w:rsidRPr="00964CDD" w:rsidRDefault="00255C01" w:rsidP="000A33C0">
            <w:r w:rsidRPr="00964CDD">
              <w:rPr>
                <w:i/>
              </w:rPr>
              <w:t>Моделировать</w:t>
            </w:r>
            <w:r w:rsidRPr="00964CDD">
              <w:t xml:space="preserve"> табличные случаи умнож</w:t>
            </w:r>
            <w:r w:rsidRPr="00964CDD">
              <w:t>е</w:t>
            </w:r>
            <w:r w:rsidRPr="00964CDD">
              <w:t>ния на прямоугольнике.</w:t>
            </w:r>
          </w:p>
          <w:p w:rsidR="00255C01" w:rsidRPr="00964CDD" w:rsidRDefault="00255C01" w:rsidP="000A33C0">
            <w:r w:rsidRPr="00964CDD">
              <w:rPr>
                <w:i/>
              </w:rPr>
              <w:t xml:space="preserve">Наблюдать </w:t>
            </w:r>
            <w:r w:rsidRPr="00964CDD">
              <w:t>за числовыми закономерност</w:t>
            </w:r>
            <w:r w:rsidRPr="00964CDD">
              <w:t>я</w:t>
            </w:r>
            <w:r w:rsidRPr="00964CDD">
              <w:t>ми</w:t>
            </w:r>
          </w:p>
        </w:tc>
        <w:tc>
          <w:tcPr>
            <w:tcW w:w="769" w:type="pct"/>
            <w:vMerge w:val="restart"/>
          </w:tcPr>
          <w:p w:rsidR="00255C01" w:rsidRDefault="00255C01" w:rsidP="00F979D3">
            <w:pPr>
              <w:jc w:val="both"/>
              <w:rPr>
                <w:iCs/>
              </w:rPr>
            </w:pPr>
            <w:r>
              <w:rPr>
                <w:iCs/>
              </w:rPr>
              <w:t>ИКТ ИД «Таблица умножения»</w:t>
            </w:r>
          </w:p>
          <w:p w:rsidR="00255C01" w:rsidRPr="00E861A1" w:rsidRDefault="00255C01" w:rsidP="009B2E74">
            <w:pPr>
              <w:spacing w:line="288" w:lineRule="auto"/>
            </w:pPr>
            <w:r w:rsidRPr="00E861A1">
              <w:rPr>
                <w:iCs/>
              </w:rPr>
              <w:t>Игровые</w:t>
            </w:r>
          </w:p>
          <w:p w:rsidR="00255C01" w:rsidRPr="00E861A1" w:rsidRDefault="00255C01" w:rsidP="009B2E74">
            <w:pPr>
              <w:spacing w:line="288" w:lineRule="auto"/>
            </w:pPr>
            <w:r w:rsidRPr="00E861A1">
              <w:rPr>
                <w:iCs/>
              </w:rPr>
              <w:t xml:space="preserve">КСО:  </w:t>
            </w:r>
            <w:r w:rsidRPr="00E861A1">
              <w:t>работа в парах (ППС)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19.</w:t>
            </w:r>
            <w:r w:rsidRPr="00964CDD">
              <w:rPr>
                <w:bCs/>
              </w:rPr>
              <w:t>02.</w:t>
            </w:r>
          </w:p>
        </w:tc>
        <w:tc>
          <w:tcPr>
            <w:tcW w:w="205" w:type="pct"/>
          </w:tcPr>
          <w:p w:rsidR="00255C01" w:rsidRDefault="00255C01" w:rsidP="001A5229">
            <w:pPr>
              <w:rPr>
                <w:b/>
              </w:rPr>
            </w:pPr>
            <w:r>
              <w:rPr>
                <w:b/>
              </w:rPr>
              <w:t>20.</w:t>
            </w:r>
          </w:p>
          <w:p w:rsidR="00255C01" w:rsidRPr="008B7D2D" w:rsidRDefault="00255C01" w:rsidP="001A5229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Умножение од</w:t>
            </w:r>
            <w:r w:rsidRPr="006C4624">
              <w:t>и</w:t>
            </w:r>
            <w:r w:rsidRPr="006C4624">
              <w:t>наковых чисел от 1 до 5</w:t>
            </w:r>
            <w:r>
              <w:t>.</w:t>
            </w:r>
          </w:p>
          <w:p w:rsidR="00255C01" w:rsidRPr="006C4624" w:rsidRDefault="00255C01" w:rsidP="006C4624">
            <w:r w:rsidRPr="006C4624">
              <w:t>(У. стр.54 – 55)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Запоминание квадратов чисел 1, 2, 3, 4 и 5 (без терминологии)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2</w:t>
            </w:r>
            <w:r>
              <w:rPr>
                <w:bCs/>
              </w:rPr>
              <w:t>0.</w:t>
            </w:r>
            <w:r w:rsidRPr="00964CDD">
              <w:rPr>
                <w:bCs/>
              </w:rPr>
              <w:t>02.</w:t>
            </w:r>
          </w:p>
        </w:tc>
        <w:tc>
          <w:tcPr>
            <w:tcW w:w="205" w:type="pct"/>
          </w:tcPr>
          <w:p w:rsidR="00255C01" w:rsidRDefault="00255C01" w:rsidP="001A5229">
            <w:pPr>
              <w:rPr>
                <w:b/>
              </w:rPr>
            </w:pPr>
            <w:r>
              <w:rPr>
                <w:b/>
              </w:rPr>
              <w:t>24.</w:t>
            </w:r>
          </w:p>
          <w:p w:rsidR="00255C01" w:rsidRPr="008B7D2D" w:rsidRDefault="00255C01" w:rsidP="001A5229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Деление числа на 1 и само на себя</w:t>
            </w:r>
            <w:r>
              <w:t>.</w:t>
            </w:r>
            <w:r w:rsidRPr="006C4624">
              <w:t xml:space="preserve"> (У. стр. 56 – 57)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Формирование представлений о делении числа на 1 и на себя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2375C5" w:rsidRDefault="00255C01" w:rsidP="006C4624">
            <w:pPr>
              <w:rPr>
                <w:bCs/>
              </w:rPr>
            </w:pPr>
            <w:r w:rsidRPr="002375C5">
              <w:rPr>
                <w:bCs/>
              </w:rPr>
              <w:t>25.02.</w:t>
            </w:r>
          </w:p>
        </w:tc>
        <w:tc>
          <w:tcPr>
            <w:tcW w:w="205" w:type="pct"/>
          </w:tcPr>
          <w:p w:rsidR="00255C01" w:rsidRPr="00F71462" w:rsidRDefault="00255C01" w:rsidP="000A33C0">
            <w:pPr>
              <w:rPr>
                <w:b/>
              </w:rPr>
            </w:pPr>
            <w:r w:rsidRPr="00F71462">
              <w:rPr>
                <w:b/>
              </w:rPr>
              <w:t>25.02</w:t>
            </w:r>
          </w:p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Умножение и д</w:t>
            </w:r>
            <w:r w:rsidRPr="006C4624">
              <w:t>е</w:t>
            </w:r>
            <w:r w:rsidRPr="006C4624">
              <w:t>ление на 2.</w:t>
            </w:r>
          </w:p>
          <w:p w:rsidR="00255C01" w:rsidRPr="006C4624" w:rsidRDefault="00255C01" w:rsidP="006C4624">
            <w:pPr>
              <w:rPr>
                <w:b/>
                <w:i/>
              </w:rPr>
            </w:pPr>
            <w:r>
              <w:rPr>
                <w:b/>
                <w:i/>
              </w:rPr>
              <w:t>Математич</w:t>
            </w:r>
            <w:r>
              <w:rPr>
                <w:b/>
                <w:i/>
              </w:rPr>
              <w:t>е</w:t>
            </w:r>
            <w:r>
              <w:rPr>
                <w:b/>
                <w:i/>
              </w:rPr>
              <w:t>ский диктант.</w:t>
            </w:r>
          </w:p>
          <w:p w:rsidR="00255C01" w:rsidRPr="006C4624" w:rsidRDefault="00255C01" w:rsidP="006C4624">
            <w:r w:rsidRPr="006C4624">
              <w:t>(У. стр. 58 – 59)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6C4624">
            <w:r w:rsidRPr="00964CDD">
              <w:t>Актуализация умений учащихся удваивать числа и делить поп</w:t>
            </w:r>
            <w:r w:rsidRPr="00964CDD">
              <w:t>о</w:t>
            </w:r>
            <w:r w:rsidRPr="00964CDD">
              <w:t>лам. Составление таблицы у</w:t>
            </w:r>
            <w:r w:rsidRPr="00964CDD">
              <w:t>м</w:t>
            </w:r>
            <w:r w:rsidRPr="00964CDD">
              <w:t>ножения на 2. Знакомство с пр</w:t>
            </w:r>
            <w:r w:rsidRPr="00964CDD">
              <w:t>и</w:t>
            </w:r>
            <w:r w:rsidRPr="00964CDD">
              <w:t xml:space="preserve">знаком деления чисел на 2. </w:t>
            </w:r>
            <w:r w:rsidRPr="00964CDD">
              <w:rPr>
                <w:color w:val="000000"/>
              </w:rPr>
              <w:t>Фо</w:t>
            </w:r>
            <w:r w:rsidRPr="00964CDD">
              <w:rPr>
                <w:color w:val="000000"/>
              </w:rPr>
              <w:t>р</w:t>
            </w:r>
            <w:r w:rsidRPr="00964CDD">
              <w:rPr>
                <w:color w:val="000000"/>
              </w:rPr>
              <w:t>мирование умений решать те</w:t>
            </w:r>
            <w:r w:rsidRPr="00964CDD">
              <w:rPr>
                <w:color w:val="000000"/>
              </w:rPr>
              <w:t>к</w:t>
            </w:r>
            <w:r w:rsidRPr="00964CDD">
              <w:rPr>
                <w:color w:val="000000"/>
              </w:rPr>
              <w:t>стовые задачи на деление</w:t>
            </w:r>
            <w:r>
              <w:rPr>
                <w:color w:val="000000"/>
              </w:rP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 w:val="restart"/>
          </w:tcPr>
          <w:p w:rsidR="00255C01" w:rsidRPr="00964CDD" w:rsidRDefault="00255C01" w:rsidP="000A33C0">
            <w:r w:rsidRPr="00964CDD">
              <w:rPr>
                <w:i/>
              </w:rPr>
              <w:t xml:space="preserve">Самостоятельно составлять </w:t>
            </w:r>
            <w:r w:rsidRPr="00964CDD">
              <w:t>таблицу у</w:t>
            </w:r>
            <w:r w:rsidRPr="00964CDD">
              <w:t>м</w:t>
            </w:r>
            <w:r w:rsidRPr="00964CDD">
              <w:t>ножения на 2, на 3.</w:t>
            </w:r>
          </w:p>
          <w:p w:rsidR="00255C01" w:rsidRPr="00964CDD" w:rsidRDefault="00255C01" w:rsidP="000A33C0">
            <w:pPr>
              <w:rPr>
                <w:iCs/>
              </w:rPr>
            </w:pPr>
            <w:r w:rsidRPr="00964CDD">
              <w:rPr>
                <w:i/>
                <w:iCs/>
              </w:rPr>
              <w:t xml:space="preserve">Умножать и делить </w:t>
            </w:r>
            <w:r w:rsidRPr="00964CDD">
              <w:rPr>
                <w:iCs/>
              </w:rPr>
              <w:t xml:space="preserve">числа на 2 и на 3. </w:t>
            </w:r>
            <w:r w:rsidRPr="00964CDD">
              <w:rPr>
                <w:i/>
                <w:iCs/>
              </w:rPr>
              <w:t>С</w:t>
            </w:r>
            <w:r w:rsidRPr="00964CDD">
              <w:rPr>
                <w:i/>
                <w:iCs/>
              </w:rPr>
              <w:t>о</w:t>
            </w:r>
            <w:r w:rsidRPr="00964CDD">
              <w:rPr>
                <w:i/>
                <w:iCs/>
              </w:rPr>
              <w:t xml:space="preserve">относить </w:t>
            </w:r>
            <w:r w:rsidRPr="00964CDD">
              <w:rPr>
                <w:iCs/>
              </w:rPr>
              <w:t>взаимо-обратные случаи умн</w:t>
            </w:r>
            <w:r w:rsidRPr="00964CDD">
              <w:rPr>
                <w:iCs/>
              </w:rPr>
              <w:t>о</w:t>
            </w:r>
            <w:r w:rsidRPr="00964CDD">
              <w:rPr>
                <w:iCs/>
              </w:rPr>
              <w:t>жения и деления чисел.</w:t>
            </w:r>
          </w:p>
          <w:p w:rsidR="00255C01" w:rsidRPr="00964CDD" w:rsidRDefault="00255C01" w:rsidP="000A33C0">
            <w:pPr>
              <w:rPr>
                <w:iCs/>
              </w:rPr>
            </w:pPr>
            <w:r w:rsidRPr="00964CDD">
              <w:rPr>
                <w:i/>
                <w:iCs/>
              </w:rPr>
              <w:t xml:space="preserve">Выполнять вычисления </w:t>
            </w:r>
            <w:r w:rsidRPr="00964CDD">
              <w:rPr>
                <w:iCs/>
              </w:rPr>
              <w:t>в 2–3 действия (без скобок).</w:t>
            </w:r>
          </w:p>
          <w:p w:rsidR="00255C01" w:rsidRPr="00964CDD" w:rsidRDefault="00255C01" w:rsidP="000A33C0">
            <w:pPr>
              <w:rPr>
                <w:iCs/>
              </w:rPr>
            </w:pPr>
            <w:r w:rsidRPr="00964CDD">
              <w:rPr>
                <w:i/>
                <w:iCs/>
              </w:rPr>
              <w:t>Решать задачи</w:t>
            </w:r>
            <w:r w:rsidRPr="00964CDD">
              <w:rPr>
                <w:iCs/>
              </w:rPr>
              <w:t xml:space="preserve"> в 1 действие на нахождение произведения, деление на части, деление по содержанию.</w:t>
            </w:r>
          </w:p>
          <w:p w:rsidR="00255C01" w:rsidRPr="006C4624" w:rsidRDefault="00255C01" w:rsidP="006C4624">
            <w:pPr>
              <w:jc w:val="center"/>
              <w:rPr>
                <w:sz w:val="16"/>
                <w:szCs w:val="16"/>
              </w:rPr>
            </w:pP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0A33C0">
            <w:r w:rsidRPr="00964CDD">
              <w:rPr>
                <w:i/>
              </w:rPr>
              <w:t>Моделировать</w:t>
            </w:r>
            <w:r w:rsidRPr="00964CDD">
              <w:t xml:space="preserve"> табличные случаи умнож</w:t>
            </w:r>
            <w:r w:rsidRPr="00964CDD">
              <w:t>е</w:t>
            </w:r>
            <w:r w:rsidRPr="00964CDD">
              <w:t>ния на прямоугольнике.</w:t>
            </w:r>
          </w:p>
          <w:p w:rsidR="00255C01" w:rsidRPr="00964CDD" w:rsidRDefault="00255C01" w:rsidP="000A33C0">
            <w:r w:rsidRPr="00964CDD">
              <w:rPr>
                <w:i/>
              </w:rPr>
              <w:t xml:space="preserve">Моделировать </w:t>
            </w:r>
            <w:r w:rsidRPr="00964CDD">
              <w:t>с помощью схем задачи на деление.</w:t>
            </w:r>
          </w:p>
          <w:p w:rsidR="00255C01" w:rsidRPr="00964CDD" w:rsidRDefault="00255C01" w:rsidP="000A33C0">
            <w:pPr>
              <w:rPr>
                <w:i/>
                <w:iCs/>
              </w:rPr>
            </w:pPr>
            <w:r w:rsidRPr="00964CDD">
              <w:rPr>
                <w:i/>
              </w:rPr>
              <w:t xml:space="preserve">Наблюдать </w:t>
            </w:r>
            <w:r w:rsidRPr="00964CDD">
              <w:t>за числовыми закономерност</w:t>
            </w:r>
            <w:r w:rsidRPr="00964CDD">
              <w:t>я</w:t>
            </w:r>
            <w:r w:rsidRPr="00964CDD">
              <w:t>ми, использовать их при вычислениях.</w:t>
            </w:r>
          </w:p>
          <w:p w:rsidR="00255C01" w:rsidRPr="00964CDD" w:rsidRDefault="00255C01" w:rsidP="000A33C0">
            <w:pPr>
              <w:rPr>
                <w:iCs/>
              </w:rPr>
            </w:pPr>
            <w:r w:rsidRPr="00964CDD">
              <w:rPr>
                <w:i/>
                <w:iCs/>
              </w:rPr>
              <w:t>Решать</w:t>
            </w:r>
            <w:r w:rsidRPr="00964CDD">
              <w:rPr>
                <w:iCs/>
              </w:rPr>
              <w:t xml:space="preserve"> нестандартные задачи.</w:t>
            </w:r>
          </w:p>
          <w:p w:rsidR="00255C01" w:rsidRPr="00964CDD" w:rsidRDefault="00255C01" w:rsidP="000A33C0">
            <w:r w:rsidRPr="00964CDD">
              <w:rPr>
                <w:i/>
              </w:rPr>
              <w:t>Сотрудничать</w:t>
            </w:r>
            <w:r w:rsidRPr="00964CDD">
              <w:t xml:space="preserve"> с товарищами при работе в паре</w:t>
            </w:r>
          </w:p>
        </w:tc>
        <w:tc>
          <w:tcPr>
            <w:tcW w:w="769" w:type="pct"/>
            <w:vMerge w:val="restart"/>
          </w:tcPr>
          <w:p w:rsidR="00255C01" w:rsidRPr="00E861A1" w:rsidRDefault="00255C01" w:rsidP="009B2E74">
            <w:pPr>
              <w:spacing w:line="288" w:lineRule="auto"/>
            </w:pPr>
            <w:r w:rsidRPr="00E861A1">
              <w:rPr>
                <w:iCs/>
              </w:rPr>
              <w:t>Игровые</w:t>
            </w:r>
          </w:p>
          <w:p w:rsidR="00255C01" w:rsidRPr="00E861A1" w:rsidRDefault="00255C01" w:rsidP="009B2E74">
            <w:pPr>
              <w:spacing w:line="288" w:lineRule="auto"/>
            </w:pPr>
            <w:r w:rsidRPr="00E861A1">
              <w:rPr>
                <w:iCs/>
              </w:rPr>
              <w:t xml:space="preserve">КСО:  </w:t>
            </w:r>
            <w:r w:rsidRPr="00E861A1">
              <w:t>работа в парах (ППС)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2375C5" w:rsidRDefault="00255C01" w:rsidP="000A33C0">
            <w:pPr>
              <w:rPr>
                <w:bCs/>
              </w:rPr>
            </w:pPr>
            <w:r w:rsidRPr="002375C5">
              <w:rPr>
                <w:bCs/>
              </w:rPr>
              <w:t>26.02.</w:t>
            </w:r>
          </w:p>
        </w:tc>
        <w:tc>
          <w:tcPr>
            <w:tcW w:w="205" w:type="pct"/>
          </w:tcPr>
          <w:p w:rsidR="00255C01" w:rsidRPr="00F71462" w:rsidRDefault="00255C01" w:rsidP="000A33C0">
            <w:pPr>
              <w:rPr>
                <w:b/>
              </w:rPr>
            </w:pPr>
          </w:p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Умножение и д</w:t>
            </w:r>
            <w:r w:rsidRPr="006C4624">
              <w:t>е</w:t>
            </w:r>
            <w:r w:rsidRPr="006C4624">
              <w:t>ление на 3</w:t>
            </w:r>
            <w:r>
              <w:t>.</w:t>
            </w:r>
          </w:p>
          <w:p w:rsidR="00255C01" w:rsidRPr="006C4624" w:rsidRDefault="00255C01" w:rsidP="006C4624">
            <w:r w:rsidRPr="006C4624">
              <w:t>(У. стр. 60 – 61)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Составление таблицы умножения на 3. Формирование умений у</w:t>
            </w:r>
            <w:r w:rsidRPr="00964CDD">
              <w:t>м</w:t>
            </w:r>
            <w:r w:rsidRPr="00964CDD">
              <w:t>ножать и делить числа на 3</w:t>
            </w:r>
            <w:bookmarkStart w:id="1" w:name="_GoBack"/>
            <w:bookmarkEnd w:id="1"/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2375C5" w:rsidRDefault="00255C01" w:rsidP="000A33C0">
            <w:pPr>
              <w:rPr>
                <w:bCs/>
              </w:rPr>
            </w:pPr>
            <w:r w:rsidRPr="002375C5">
              <w:rPr>
                <w:bCs/>
              </w:rPr>
              <w:t>27.02</w:t>
            </w:r>
          </w:p>
        </w:tc>
        <w:tc>
          <w:tcPr>
            <w:tcW w:w="205" w:type="pct"/>
          </w:tcPr>
          <w:p w:rsidR="00255C01" w:rsidRPr="00964CDD" w:rsidRDefault="00255C01" w:rsidP="000A33C0"/>
        </w:tc>
        <w:tc>
          <w:tcPr>
            <w:tcW w:w="651" w:type="pct"/>
            <w:gridSpan w:val="4"/>
          </w:tcPr>
          <w:p w:rsidR="00255C01" w:rsidRDefault="00255C01" w:rsidP="006C4624">
            <w:pPr>
              <w:rPr>
                <w:b/>
              </w:rPr>
            </w:pPr>
            <w:r w:rsidRPr="006C4624">
              <w:rPr>
                <w:b/>
              </w:rPr>
              <w:t>Диагностич</w:t>
            </w:r>
            <w:r w:rsidRPr="006C4624">
              <w:rPr>
                <w:b/>
              </w:rPr>
              <w:t>е</w:t>
            </w:r>
            <w:r w:rsidRPr="006C4624">
              <w:rPr>
                <w:b/>
              </w:rPr>
              <w:t>ская работа.</w:t>
            </w:r>
          </w:p>
          <w:p w:rsidR="00255C01" w:rsidRPr="006C4624" w:rsidRDefault="00255C01" w:rsidP="006C4624">
            <w:r>
              <w:t>(ТКЗ стр.12-15)</w:t>
            </w: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/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F979D3">
            <w:pPr>
              <w:jc w:val="both"/>
              <w:rPr>
                <w:iCs/>
              </w:rPr>
            </w:pPr>
            <w:r>
              <w:rPr>
                <w:iCs/>
              </w:rPr>
              <w:t>ИКТ Презентация</w:t>
            </w:r>
          </w:p>
          <w:p w:rsidR="00255C01" w:rsidRDefault="00255C01" w:rsidP="009B2E74">
            <w:r w:rsidRPr="00E861A1">
              <w:rPr>
                <w:iCs/>
              </w:rPr>
              <w:t>Здоровьесберега</w:t>
            </w:r>
            <w:r w:rsidRPr="00E861A1">
              <w:rPr>
                <w:iCs/>
              </w:rPr>
              <w:t>ю</w:t>
            </w:r>
            <w:r w:rsidRPr="00E861A1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2375C5" w:rsidRDefault="00255C01" w:rsidP="006C4624">
            <w:pPr>
              <w:rPr>
                <w:bCs/>
              </w:rPr>
            </w:pPr>
            <w:r w:rsidRPr="002375C5">
              <w:rPr>
                <w:bCs/>
              </w:rPr>
              <w:t>03.03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Анализ и работа над ошибками. Закрепление из</w:t>
            </w:r>
            <w:r w:rsidRPr="006C4624">
              <w:t>у</w:t>
            </w:r>
            <w:r w:rsidRPr="006C4624">
              <w:t>ченного</w:t>
            </w:r>
            <w:r>
              <w:t>.</w:t>
            </w:r>
          </w:p>
          <w:p w:rsidR="00255C01" w:rsidRPr="006C4624" w:rsidRDefault="00255C01" w:rsidP="006C4624">
            <w:r w:rsidRPr="006C4624">
              <w:t>(У. стр. 62 – 63)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Формирование умений выпо</w:t>
            </w:r>
            <w:r w:rsidRPr="00964CDD">
              <w:t>л</w:t>
            </w:r>
            <w:r w:rsidRPr="00964CDD">
              <w:t>нять умножение и деление чисел на основе знания таблицы умн</w:t>
            </w:r>
            <w:r w:rsidRPr="00964CDD">
              <w:t>о</w:t>
            </w:r>
            <w:r w:rsidRPr="00964CDD">
              <w:t>жения на 2 и на 3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Pr="00E861A1" w:rsidRDefault="00255C01" w:rsidP="009B2E74">
            <w:pPr>
              <w:spacing w:line="288" w:lineRule="auto"/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>
            <w:pPr>
              <w:rPr>
                <w:bCs/>
              </w:rPr>
            </w:pPr>
            <w:r>
              <w:rPr>
                <w:bCs/>
              </w:rPr>
              <w:t>04.</w:t>
            </w:r>
            <w:r w:rsidRPr="00964CDD">
              <w:rPr>
                <w:bCs/>
              </w:rPr>
              <w:t>03.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Увеличение и уменьшение в 2 (в 3) раза.</w:t>
            </w:r>
          </w:p>
          <w:p w:rsidR="00255C01" w:rsidRPr="006C4624" w:rsidRDefault="00255C01" w:rsidP="006C4624">
            <w:r w:rsidRPr="006C4624">
              <w:t>(У. стр. 64 – 65)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Формирование первичных пре</w:t>
            </w:r>
            <w:r w:rsidRPr="00964CDD">
              <w:t>д</w:t>
            </w:r>
            <w:r w:rsidRPr="00964CDD">
              <w:t>ставлений об операциях увел</w:t>
            </w:r>
            <w:r w:rsidRPr="00964CDD">
              <w:t>и</w:t>
            </w:r>
            <w:r w:rsidRPr="00964CDD">
              <w:t>чения и уменьшения чисел в н</w:t>
            </w:r>
            <w:r w:rsidRPr="00964CDD">
              <w:t>е</w:t>
            </w:r>
            <w:r w:rsidRPr="00964CDD">
              <w:t>сколько раз. Формирование ум</w:t>
            </w:r>
            <w:r w:rsidRPr="00964CDD">
              <w:t>е</w:t>
            </w:r>
            <w:r w:rsidRPr="00964CDD">
              <w:t>ний выполнять умножение и д</w:t>
            </w:r>
            <w:r w:rsidRPr="00964CDD">
              <w:t>е</w:t>
            </w:r>
            <w:r w:rsidRPr="00964CDD">
              <w:t>ление чисел на основе знания таблицы умножения на 2 и на 3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Pr="00E861A1" w:rsidRDefault="00255C01" w:rsidP="009B2E74">
            <w:r w:rsidRPr="00E861A1">
              <w:rPr>
                <w:iCs/>
              </w:rPr>
              <w:t xml:space="preserve">КСО:  </w:t>
            </w:r>
            <w:r w:rsidRPr="00E861A1">
              <w:t>работа в парах (ППС)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>
            <w:pPr>
              <w:rPr>
                <w:bCs/>
              </w:rPr>
            </w:pPr>
            <w:r>
              <w:rPr>
                <w:bCs/>
              </w:rPr>
              <w:t>05.</w:t>
            </w:r>
            <w:r w:rsidRPr="00964CDD">
              <w:rPr>
                <w:bCs/>
              </w:rPr>
              <w:t>03.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Умножение на 4</w:t>
            </w:r>
            <w:r>
              <w:t>.</w:t>
            </w:r>
            <w:r w:rsidRPr="006C4624">
              <w:t xml:space="preserve"> (У. стр. 66 – 67)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Составление таблицы умножения на 4. Формирование умений в</w:t>
            </w:r>
            <w:r w:rsidRPr="00964CDD">
              <w:t>ы</w:t>
            </w:r>
            <w:r w:rsidRPr="00964CDD">
              <w:t>полнять умножение чисел на 4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 w:val="restart"/>
          </w:tcPr>
          <w:p w:rsidR="00255C01" w:rsidRPr="00964CDD" w:rsidRDefault="00255C01" w:rsidP="000A33C0">
            <w:r w:rsidRPr="00964CDD">
              <w:rPr>
                <w:i/>
              </w:rPr>
              <w:t xml:space="preserve">Самостоятельно составлять </w:t>
            </w:r>
            <w:r w:rsidRPr="00964CDD">
              <w:t>таблицу у</w:t>
            </w:r>
            <w:r w:rsidRPr="00964CDD">
              <w:t>м</w:t>
            </w:r>
            <w:r w:rsidRPr="00964CDD">
              <w:t>ножения на 4.</w:t>
            </w:r>
          </w:p>
          <w:p w:rsidR="00255C01" w:rsidRPr="00964CDD" w:rsidRDefault="00255C01" w:rsidP="000A33C0">
            <w:pPr>
              <w:rPr>
                <w:iCs/>
              </w:rPr>
            </w:pPr>
            <w:r w:rsidRPr="00964CDD">
              <w:rPr>
                <w:i/>
                <w:iCs/>
              </w:rPr>
              <w:t xml:space="preserve">Умножать и делить </w:t>
            </w:r>
            <w:r w:rsidRPr="00964CDD">
              <w:rPr>
                <w:iCs/>
              </w:rPr>
              <w:t xml:space="preserve">числа на 4. </w:t>
            </w:r>
            <w:r w:rsidRPr="00964CDD">
              <w:rPr>
                <w:i/>
                <w:iCs/>
              </w:rPr>
              <w:t>Соотн</w:t>
            </w:r>
            <w:r w:rsidRPr="00964CDD">
              <w:rPr>
                <w:i/>
                <w:iCs/>
              </w:rPr>
              <w:t>о</w:t>
            </w:r>
            <w:r w:rsidRPr="00964CDD">
              <w:rPr>
                <w:i/>
                <w:iCs/>
              </w:rPr>
              <w:t xml:space="preserve">сить </w:t>
            </w:r>
            <w:r w:rsidRPr="00964CDD">
              <w:rPr>
                <w:iCs/>
              </w:rPr>
              <w:t>взаимо-обратные случаи умножения и деления чисел.</w:t>
            </w:r>
          </w:p>
          <w:p w:rsidR="00255C01" w:rsidRPr="00964CDD" w:rsidRDefault="00255C01" w:rsidP="000A33C0">
            <w:pPr>
              <w:rPr>
                <w:iCs/>
              </w:rPr>
            </w:pPr>
            <w:r w:rsidRPr="00964CDD">
              <w:rPr>
                <w:i/>
                <w:iCs/>
              </w:rPr>
              <w:t xml:space="preserve">Выполнять вычисления </w:t>
            </w:r>
            <w:r w:rsidRPr="00964CDD">
              <w:rPr>
                <w:iCs/>
              </w:rPr>
              <w:t>в 2–3 действия (без скобок).</w:t>
            </w:r>
          </w:p>
          <w:p w:rsidR="00255C01" w:rsidRPr="00964CDD" w:rsidRDefault="00255C01" w:rsidP="000A33C0">
            <w:pPr>
              <w:rPr>
                <w:iCs/>
              </w:rPr>
            </w:pPr>
            <w:r w:rsidRPr="00964CDD">
              <w:rPr>
                <w:i/>
                <w:iCs/>
              </w:rPr>
              <w:t>Различать</w:t>
            </w:r>
            <w:r w:rsidRPr="00964CDD">
              <w:rPr>
                <w:iCs/>
              </w:rPr>
              <w:t xml:space="preserve"> речевые обороты «увелич</w:t>
            </w:r>
            <w:r w:rsidRPr="00964CDD">
              <w:rPr>
                <w:iCs/>
              </w:rPr>
              <w:t>е</w:t>
            </w:r>
            <w:r w:rsidRPr="00964CDD">
              <w:rPr>
                <w:iCs/>
              </w:rPr>
              <w:t xml:space="preserve">ние/уменьшение </w:t>
            </w:r>
            <w:r w:rsidRPr="00964CDD">
              <w:rPr>
                <w:b/>
                <w:iCs/>
              </w:rPr>
              <w:t>на …</w:t>
            </w:r>
            <w:r w:rsidRPr="00964CDD">
              <w:rPr>
                <w:iCs/>
              </w:rPr>
              <w:t xml:space="preserve"> (несколько единиц)» и «увеличение/уменьшение </w:t>
            </w:r>
            <w:r w:rsidRPr="00964CDD">
              <w:rPr>
                <w:b/>
                <w:iCs/>
              </w:rPr>
              <w:t>в</w:t>
            </w:r>
            <w:r w:rsidRPr="00964CDD">
              <w:rPr>
                <w:iCs/>
              </w:rPr>
              <w:t xml:space="preserve"> </w:t>
            </w:r>
            <w:r w:rsidRPr="00964CDD">
              <w:rPr>
                <w:b/>
                <w:iCs/>
              </w:rPr>
              <w:t>…</w:t>
            </w:r>
            <w:r w:rsidRPr="00964CDD">
              <w:rPr>
                <w:iCs/>
              </w:rPr>
              <w:t xml:space="preserve"> (несколько раз)»  и </w:t>
            </w:r>
            <w:r w:rsidRPr="00964CDD">
              <w:rPr>
                <w:i/>
                <w:iCs/>
              </w:rPr>
              <w:t xml:space="preserve">соотносить </w:t>
            </w:r>
            <w:r w:rsidRPr="00964CDD">
              <w:rPr>
                <w:iCs/>
              </w:rPr>
              <w:t>их</w:t>
            </w:r>
            <w:r w:rsidRPr="00964CDD">
              <w:rPr>
                <w:i/>
                <w:iCs/>
              </w:rPr>
              <w:t xml:space="preserve"> </w:t>
            </w:r>
            <w:r w:rsidRPr="00964CDD">
              <w:rPr>
                <w:iCs/>
              </w:rPr>
              <w:t>с математическими действиями.</w:t>
            </w:r>
          </w:p>
          <w:p w:rsidR="00255C01" w:rsidRPr="00964CDD" w:rsidRDefault="00255C01" w:rsidP="000A33C0">
            <w:pPr>
              <w:rPr>
                <w:iCs/>
              </w:rPr>
            </w:pPr>
            <w:r w:rsidRPr="00964CDD">
              <w:rPr>
                <w:i/>
                <w:iCs/>
              </w:rPr>
              <w:t>Решать задачи</w:t>
            </w:r>
            <w:r w:rsidRPr="00964CDD">
              <w:rPr>
                <w:iCs/>
              </w:rPr>
              <w:t xml:space="preserve"> на нахождение произвед</w:t>
            </w:r>
            <w:r w:rsidRPr="00964CDD">
              <w:rPr>
                <w:iCs/>
              </w:rPr>
              <w:t>е</w:t>
            </w:r>
            <w:r w:rsidRPr="00964CDD">
              <w:rPr>
                <w:iCs/>
              </w:rPr>
              <w:t>ния, деление на части, деление по содерж</w:t>
            </w:r>
            <w:r w:rsidRPr="00964CDD">
              <w:rPr>
                <w:iCs/>
              </w:rPr>
              <w:t>а</w:t>
            </w:r>
            <w:r w:rsidRPr="00964CDD">
              <w:rPr>
                <w:iCs/>
              </w:rPr>
              <w:t xml:space="preserve">нию, на увеличение/уменьшение </w:t>
            </w:r>
            <w:r w:rsidRPr="00964CDD">
              <w:rPr>
                <w:b/>
                <w:iCs/>
              </w:rPr>
              <w:t xml:space="preserve">на </w:t>
            </w:r>
            <w:r w:rsidRPr="00964CDD">
              <w:rPr>
                <w:iCs/>
              </w:rPr>
              <w:t>н</w:t>
            </w:r>
            <w:r w:rsidRPr="00964CDD">
              <w:rPr>
                <w:iCs/>
              </w:rPr>
              <w:t>е</w:t>
            </w:r>
            <w:r w:rsidRPr="00964CDD">
              <w:rPr>
                <w:iCs/>
              </w:rPr>
              <w:t xml:space="preserve">сколько единиц» и </w:t>
            </w:r>
            <w:r w:rsidRPr="00964CDD">
              <w:rPr>
                <w:b/>
                <w:iCs/>
              </w:rPr>
              <w:t>в</w:t>
            </w:r>
            <w:r w:rsidRPr="00964CDD">
              <w:rPr>
                <w:iCs/>
              </w:rPr>
              <w:t xml:space="preserve"> несколько раз.</w:t>
            </w:r>
          </w:p>
          <w:p w:rsidR="00255C01" w:rsidRPr="006C4624" w:rsidRDefault="00255C01" w:rsidP="006C4624">
            <w:pPr>
              <w:jc w:val="center"/>
              <w:rPr>
                <w:sz w:val="16"/>
                <w:szCs w:val="16"/>
              </w:rPr>
            </w:pP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0A33C0">
            <w:r w:rsidRPr="00964CDD">
              <w:rPr>
                <w:i/>
              </w:rPr>
              <w:t>Моделировать</w:t>
            </w:r>
            <w:r w:rsidRPr="00964CDD">
              <w:t xml:space="preserve"> табличные случаи умнож</w:t>
            </w:r>
            <w:r w:rsidRPr="00964CDD">
              <w:t>е</w:t>
            </w:r>
            <w:r w:rsidRPr="00964CDD">
              <w:t>ния на прямоугольнике.</w:t>
            </w:r>
          </w:p>
          <w:p w:rsidR="00255C01" w:rsidRPr="00964CDD" w:rsidRDefault="00255C01" w:rsidP="000A33C0">
            <w:r w:rsidRPr="00964CDD">
              <w:rPr>
                <w:i/>
              </w:rPr>
              <w:t xml:space="preserve">Исследовать </w:t>
            </w:r>
            <w:r w:rsidRPr="00964CDD">
              <w:t>изменение площади прям</w:t>
            </w:r>
            <w:r w:rsidRPr="00964CDD">
              <w:t>о</w:t>
            </w:r>
            <w:r w:rsidRPr="00964CDD">
              <w:t>угольника при увеличении его сторон вдвое.</w:t>
            </w:r>
          </w:p>
          <w:p w:rsidR="00255C01" w:rsidRPr="00964CDD" w:rsidRDefault="00255C01" w:rsidP="000A33C0">
            <w:pPr>
              <w:rPr>
                <w:i/>
                <w:iCs/>
              </w:rPr>
            </w:pPr>
            <w:r w:rsidRPr="00964CDD">
              <w:rPr>
                <w:i/>
              </w:rPr>
              <w:t xml:space="preserve">Наблюдать </w:t>
            </w:r>
            <w:r w:rsidRPr="00964CDD">
              <w:t>за числовыми закономерност</w:t>
            </w:r>
            <w:r w:rsidRPr="00964CDD">
              <w:t>я</w:t>
            </w:r>
            <w:r w:rsidRPr="00964CDD">
              <w:t>ми, использовать их при вычислениях.</w:t>
            </w:r>
          </w:p>
          <w:p w:rsidR="00255C01" w:rsidRPr="00964CDD" w:rsidRDefault="00255C01" w:rsidP="000A33C0">
            <w:pPr>
              <w:rPr>
                <w:iCs/>
              </w:rPr>
            </w:pPr>
            <w:r w:rsidRPr="00964CDD">
              <w:rPr>
                <w:i/>
                <w:iCs/>
              </w:rPr>
              <w:t>Восстанавливать</w:t>
            </w:r>
            <w:r w:rsidRPr="00964CDD">
              <w:rPr>
                <w:iCs/>
              </w:rPr>
              <w:t xml:space="preserve"> задачи по табличным данным, по схемам.</w:t>
            </w:r>
          </w:p>
          <w:p w:rsidR="00255C01" w:rsidRPr="00964CDD" w:rsidRDefault="00255C01" w:rsidP="00733DB8">
            <w:r w:rsidRPr="00964CDD">
              <w:rPr>
                <w:i/>
              </w:rPr>
              <w:t xml:space="preserve">Планировать </w:t>
            </w:r>
            <w:r w:rsidRPr="00964CDD">
              <w:t>решение задачи в 2 действия.</w:t>
            </w:r>
          </w:p>
          <w:p w:rsidR="00255C01" w:rsidRPr="00964CDD" w:rsidRDefault="00255C01" w:rsidP="00733DB8">
            <w:pPr>
              <w:rPr>
                <w:i/>
                <w:iCs/>
              </w:rPr>
            </w:pPr>
            <w:r w:rsidRPr="00964CDD">
              <w:rPr>
                <w:i/>
              </w:rPr>
              <w:t xml:space="preserve">Наблюдать </w:t>
            </w:r>
            <w:r w:rsidRPr="00964CDD">
              <w:t>за числовыми закономерност</w:t>
            </w:r>
            <w:r w:rsidRPr="00964CDD">
              <w:t>я</w:t>
            </w:r>
            <w:r w:rsidRPr="00964CDD">
              <w:t>ми, использовать их при вычислениях.</w:t>
            </w:r>
          </w:p>
          <w:p w:rsidR="00255C01" w:rsidRPr="00964CDD" w:rsidRDefault="00255C01" w:rsidP="00733DB8">
            <w:pPr>
              <w:rPr>
                <w:iCs/>
              </w:rPr>
            </w:pPr>
            <w:r w:rsidRPr="00964CDD">
              <w:rPr>
                <w:i/>
                <w:iCs/>
              </w:rPr>
              <w:t>Решать</w:t>
            </w:r>
            <w:r w:rsidRPr="00964CDD">
              <w:rPr>
                <w:iCs/>
              </w:rPr>
              <w:t xml:space="preserve"> нестандартные задачи.</w:t>
            </w:r>
          </w:p>
          <w:p w:rsidR="00255C01" w:rsidRPr="00964CDD" w:rsidRDefault="00255C01" w:rsidP="00733DB8">
            <w:r w:rsidRPr="00964CDD">
              <w:rPr>
                <w:i/>
              </w:rPr>
              <w:t>Сотрудничать</w:t>
            </w:r>
            <w:r w:rsidRPr="00964CDD">
              <w:t xml:space="preserve"> с товарищами при работе в паре.</w:t>
            </w:r>
          </w:p>
          <w:p w:rsidR="00255C01" w:rsidRPr="00964CDD" w:rsidRDefault="00255C01" w:rsidP="00733DB8">
            <w:pPr>
              <w:rPr>
                <w:iCs/>
              </w:rPr>
            </w:pPr>
            <w:r w:rsidRPr="00964CDD">
              <w:rPr>
                <w:i/>
              </w:rPr>
              <w:t>Находить информацию</w:t>
            </w:r>
            <w:r w:rsidRPr="00964CDD">
              <w:t xml:space="preserve"> с помощью взро</w:t>
            </w:r>
            <w:r w:rsidRPr="00964CDD">
              <w:t>с</w:t>
            </w:r>
            <w:r w:rsidRPr="00964CDD">
              <w:t>лых</w:t>
            </w:r>
          </w:p>
        </w:tc>
        <w:tc>
          <w:tcPr>
            <w:tcW w:w="769" w:type="pct"/>
            <w:vMerge w:val="restart"/>
          </w:tcPr>
          <w:p w:rsidR="00255C01" w:rsidRDefault="00255C01" w:rsidP="009B2E74">
            <w:r w:rsidRPr="00E861A1">
              <w:rPr>
                <w:iCs/>
              </w:rPr>
              <w:t>Здоровьесберега</w:t>
            </w:r>
            <w:r w:rsidRPr="00E861A1">
              <w:rPr>
                <w:iCs/>
              </w:rPr>
              <w:t>ю</w:t>
            </w:r>
            <w:r w:rsidRPr="00E861A1">
              <w:rPr>
                <w:iCs/>
              </w:rPr>
              <w:t>щие</w:t>
            </w:r>
          </w:p>
          <w:p w:rsidR="00255C01" w:rsidRDefault="00255C01" w:rsidP="009B2E74">
            <w:r w:rsidRPr="00E861A1">
              <w:rPr>
                <w:iCs/>
              </w:rPr>
              <w:t>Игровые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>
            <w:pPr>
              <w:rPr>
                <w:bCs/>
              </w:rPr>
            </w:pPr>
            <w:r>
              <w:rPr>
                <w:bCs/>
              </w:rPr>
              <w:t>06.</w:t>
            </w:r>
            <w:r w:rsidRPr="00964CDD">
              <w:rPr>
                <w:bCs/>
              </w:rPr>
              <w:t>03.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Деление на 4.</w:t>
            </w:r>
          </w:p>
          <w:p w:rsidR="00255C01" w:rsidRPr="006C4624" w:rsidRDefault="00255C01" w:rsidP="006C4624">
            <w:r w:rsidRPr="006C4624">
              <w:t>(У. стр. 68 – 69)</w:t>
            </w:r>
          </w:p>
          <w:p w:rsidR="00255C01" w:rsidRPr="00964CDD" w:rsidRDefault="00255C01" w:rsidP="006C4624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Знакомство с приемом деления чисел на 4. Формирование ум</w:t>
            </w:r>
            <w:r w:rsidRPr="00964CDD">
              <w:t>е</w:t>
            </w:r>
            <w:r w:rsidRPr="00964CDD">
              <w:t>ний выполнять деление чисел на 4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B82CEB" w:rsidRDefault="00255C01" w:rsidP="006C4624">
            <w:r w:rsidRPr="00B82CEB">
              <w:rPr>
                <w:bCs/>
              </w:rPr>
              <w:t>11.03.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Повторение, обобщение из</w:t>
            </w:r>
            <w:r w:rsidRPr="006C4624">
              <w:t>у</w:t>
            </w:r>
            <w:r w:rsidRPr="006C4624">
              <w:t>ченного</w:t>
            </w:r>
            <w:r>
              <w:t>.</w:t>
            </w:r>
          </w:p>
          <w:p w:rsidR="00255C01" w:rsidRPr="00964CDD" w:rsidRDefault="00255C01" w:rsidP="006C4624">
            <w:pPr>
              <w:rPr>
                <w:b/>
              </w:rPr>
            </w:pPr>
            <w:r w:rsidRPr="006C4624">
              <w:t>(У. стр. 70 – 71)</w:t>
            </w: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pPr>
              <w:rPr>
                <w:b/>
              </w:rPr>
            </w:pPr>
          </w:p>
          <w:p w:rsidR="00255C01" w:rsidRPr="00964CDD" w:rsidRDefault="00255C01" w:rsidP="000A33C0">
            <w:pPr>
              <w:rPr>
                <w:b/>
              </w:rPr>
            </w:pP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9B2E74">
            <w:pPr>
              <w:rPr>
                <w:iCs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  <w:r w:rsidRPr="00E861A1">
              <w:rPr>
                <w:iCs/>
              </w:rPr>
              <w:t xml:space="preserve"> </w:t>
            </w:r>
          </w:p>
          <w:p w:rsidR="00255C01" w:rsidRPr="00E861A1" w:rsidRDefault="00255C01" w:rsidP="009B2E74">
            <w:r w:rsidRPr="00E861A1">
              <w:rPr>
                <w:iCs/>
              </w:rPr>
              <w:t xml:space="preserve">КСО:  </w:t>
            </w:r>
            <w:r w:rsidRPr="00E861A1">
              <w:t>работа в парах (ППС)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B82CEB" w:rsidRDefault="00255C01" w:rsidP="006C4624">
            <w:r w:rsidRPr="00B82CEB">
              <w:rPr>
                <w:bCs/>
              </w:rPr>
              <w:t>12.03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Default="00255C01" w:rsidP="006C4624">
            <w:pPr>
              <w:rPr>
                <w:b/>
              </w:rPr>
            </w:pPr>
            <w:r>
              <w:rPr>
                <w:b/>
              </w:rPr>
              <w:t>Диагностич</w:t>
            </w:r>
            <w:r>
              <w:rPr>
                <w:b/>
              </w:rPr>
              <w:t>е</w:t>
            </w:r>
            <w:r>
              <w:rPr>
                <w:b/>
              </w:rPr>
              <w:t>ская работа за 3 четверть.</w:t>
            </w:r>
          </w:p>
          <w:p w:rsidR="00255C01" w:rsidRPr="00964CDD" w:rsidRDefault="00255C01" w:rsidP="006C4624">
            <w:pPr>
              <w:rPr>
                <w:i/>
              </w:rPr>
            </w:pPr>
            <w:r>
              <w:t>(ТКР стр.16-19)</w:t>
            </w:r>
          </w:p>
        </w:tc>
        <w:tc>
          <w:tcPr>
            <w:tcW w:w="1151" w:type="pct"/>
            <w:gridSpan w:val="2"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9B2E74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ИКТ:</w:t>
            </w:r>
            <w:r>
              <w:rPr>
                <w:sz w:val="20"/>
                <w:szCs w:val="20"/>
              </w:rPr>
              <w:t xml:space="preserve">    ИД </w:t>
            </w:r>
          </w:p>
          <w:p w:rsidR="00255C01" w:rsidRDefault="00255C01" w:rsidP="009B2E74">
            <w:r w:rsidRPr="00E861A1">
              <w:rPr>
                <w:iCs/>
              </w:rPr>
              <w:t>Здоровьесберега</w:t>
            </w:r>
            <w:r w:rsidRPr="00E861A1">
              <w:rPr>
                <w:iCs/>
              </w:rPr>
              <w:t>ю</w:t>
            </w:r>
            <w:r w:rsidRPr="00E861A1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B82CEB" w:rsidRDefault="00255C01" w:rsidP="006C4624">
            <w:pPr>
              <w:rPr>
                <w:bCs/>
              </w:rPr>
            </w:pPr>
            <w:r w:rsidRPr="00B82CEB">
              <w:rPr>
                <w:bCs/>
              </w:rPr>
              <w:t>13.03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Анализ диагн</w:t>
            </w:r>
            <w:r w:rsidRPr="006C4624">
              <w:t>о</w:t>
            </w:r>
            <w:r w:rsidRPr="006C4624">
              <w:t>стической работы и работа над ошибками.</w:t>
            </w:r>
          </w:p>
        </w:tc>
        <w:tc>
          <w:tcPr>
            <w:tcW w:w="1151" w:type="pct"/>
            <w:gridSpan w:val="2"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265" w:type="pct"/>
            <w:gridSpan w:val="3"/>
          </w:tcPr>
          <w:p w:rsidR="00255C01" w:rsidRDefault="00255C01" w:rsidP="006C4624">
            <w:pPr>
              <w:jc w:val="center"/>
            </w:pPr>
            <w:r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9B2E74">
            <w:pPr>
              <w:spacing w:line="288" w:lineRule="auto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ИКТ:</w:t>
            </w:r>
            <w:r>
              <w:rPr>
                <w:sz w:val="20"/>
                <w:szCs w:val="20"/>
              </w:rPr>
              <w:t xml:space="preserve">    ИД </w:t>
            </w:r>
          </w:p>
          <w:p w:rsidR="00255C01" w:rsidRPr="00E861A1" w:rsidRDefault="00255C01" w:rsidP="009B2E74">
            <w:pPr>
              <w:spacing w:line="288" w:lineRule="auto"/>
            </w:pPr>
            <w:r w:rsidRPr="00E861A1">
              <w:rPr>
                <w:iCs/>
              </w:rPr>
              <w:t>Игровые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pPr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3.</w:t>
            </w:r>
            <w:r w:rsidRPr="00964CDD">
              <w:rPr>
                <w:bCs/>
              </w:rPr>
              <w:t>03.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Увеличение и уменьшение в н</w:t>
            </w:r>
            <w:r w:rsidRPr="006C4624">
              <w:t>е</w:t>
            </w:r>
            <w:r w:rsidRPr="006C4624">
              <w:t>сколько раз</w:t>
            </w:r>
            <w:r>
              <w:t>.</w:t>
            </w:r>
          </w:p>
          <w:p w:rsidR="00255C01" w:rsidRPr="00964CDD" w:rsidRDefault="00255C01" w:rsidP="006C4624">
            <w:pPr>
              <w:rPr>
                <w:b/>
              </w:rPr>
            </w:pPr>
            <w:r w:rsidRPr="006C4624">
              <w:t>(У. стр. 72 – 73)</w:t>
            </w:r>
          </w:p>
        </w:tc>
        <w:tc>
          <w:tcPr>
            <w:tcW w:w="1151" w:type="pct"/>
            <w:gridSpan w:val="2"/>
          </w:tcPr>
          <w:p w:rsidR="00255C01" w:rsidRPr="00964CDD" w:rsidRDefault="00255C01" w:rsidP="00733DB8">
            <w:pPr>
              <w:rPr>
                <w:i/>
              </w:rPr>
            </w:pPr>
            <w:r w:rsidRPr="00964CDD">
              <w:t>Формирование умений увелич</w:t>
            </w:r>
            <w:r w:rsidRPr="00964CDD">
              <w:t>и</w:t>
            </w:r>
            <w:r w:rsidRPr="00964CDD">
              <w:t>вать и уменьшать числа в н</w:t>
            </w:r>
            <w:r w:rsidRPr="00964CDD">
              <w:t>е</w:t>
            </w:r>
            <w:r w:rsidRPr="00964CDD">
              <w:t>сколько раз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Pr="00E12688" w:rsidRDefault="00255C01" w:rsidP="00E12688">
            <w:r>
              <w:rPr>
                <w:iCs/>
              </w:rPr>
              <w:t>ИКТ ИД «</w:t>
            </w:r>
            <w:r w:rsidRPr="006C4624">
              <w:t>Увелич</w:t>
            </w:r>
            <w:r w:rsidRPr="006C4624">
              <w:t>е</w:t>
            </w:r>
            <w:r w:rsidRPr="006C4624">
              <w:t>ние и уменьшение в несколько раз</w:t>
            </w:r>
            <w:r>
              <w:rPr>
                <w:iCs/>
              </w:rPr>
              <w:t>»</w:t>
            </w:r>
          </w:p>
          <w:p w:rsidR="00255C01" w:rsidRPr="000B23C8" w:rsidRDefault="00255C01" w:rsidP="009B2E74">
            <w:pPr>
              <w:spacing w:line="288" w:lineRule="auto"/>
            </w:pPr>
            <w:r w:rsidRPr="000B23C8">
              <w:rPr>
                <w:iCs/>
              </w:rPr>
              <w:t>Игровые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pPr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7.</w:t>
            </w:r>
            <w:r w:rsidRPr="00964CDD">
              <w:rPr>
                <w:bCs/>
              </w:rPr>
              <w:t>03.</w:t>
            </w:r>
          </w:p>
        </w:tc>
        <w:tc>
          <w:tcPr>
            <w:tcW w:w="205" w:type="pct"/>
          </w:tcPr>
          <w:p w:rsidR="00255C01" w:rsidRPr="00964CDD" w:rsidRDefault="00255C01" w:rsidP="000A33C0"/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Решение текст</w:t>
            </w:r>
            <w:r w:rsidRPr="006C4624">
              <w:t>о</w:t>
            </w:r>
            <w:r w:rsidRPr="006C4624">
              <w:t>вых задач на ув</w:t>
            </w:r>
            <w:r w:rsidRPr="006C4624">
              <w:t>е</w:t>
            </w:r>
            <w:r w:rsidRPr="006C4624">
              <w:t>личение и уменьшение</w:t>
            </w:r>
            <w:r>
              <w:t>.</w:t>
            </w:r>
          </w:p>
          <w:p w:rsidR="00255C01" w:rsidRPr="00964CDD" w:rsidRDefault="00255C01" w:rsidP="006C4624">
            <w:pPr>
              <w:rPr>
                <w:b/>
                <w:i/>
              </w:rPr>
            </w:pPr>
            <w:r w:rsidRPr="006C4624">
              <w:t xml:space="preserve">(У. стр. 74 – 75) </w:t>
            </w: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Формирование умений выпо</w:t>
            </w:r>
            <w:r w:rsidRPr="00964CDD">
              <w:t>л</w:t>
            </w:r>
            <w:r w:rsidRPr="00964CDD">
              <w:t>нять умножение и деление чисел в пределах изученного</w:t>
            </w:r>
            <w:r w:rsidRPr="00964CDD">
              <w:rPr>
                <w:color w:val="000000"/>
              </w:rPr>
              <w:t xml:space="preserve">. </w:t>
            </w:r>
            <w:r w:rsidRPr="00964CDD">
              <w:t>Форм</w:t>
            </w:r>
            <w:r w:rsidRPr="00964CDD">
              <w:t>и</w:t>
            </w:r>
            <w:r w:rsidRPr="00964CDD">
              <w:t>рование умений решать задачи на увеличение и уменьшение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9B2E74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ИКТ:</w:t>
            </w:r>
            <w:r>
              <w:rPr>
                <w:sz w:val="20"/>
                <w:szCs w:val="20"/>
              </w:rPr>
              <w:t xml:space="preserve">    ИД </w:t>
            </w:r>
          </w:p>
          <w:p w:rsidR="00255C01" w:rsidRPr="000B23C8" w:rsidRDefault="00255C01" w:rsidP="009B2E74">
            <w:r w:rsidRPr="000B23C8">
              <w:rPr>
                <w:iCs/>
              </w:rPr>
              <w:t xml:space="preserve">КСО:  </w:t>
            </w:r>
            <w:r w:rsidRPr="000B23C8">
              <w:t>работа в парах (ППС)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pPr>
              <w:rPr>
                <w:bCs/>
              </w:rPr>
            </w:pPr>
            <w:r>
              <w:rPr>
                <w:bCs/>
              </w:rPr>
              <w:t>18.03.</w:t>
            </w:r>
          </w:p>
        </w:tc>
        <w:tc>
          <w:tcPr>
            <w:tcW w:w="205" w:type="pct"/>
          </w:tcPr>
          <w:p w:rsidR="00255C01" w:rsidRPr="00964CDD" w:rsidRDefault="00255C01" w:rsidP="000A33C0"/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Умножение и д</w:t>
            </w:r>
            <w:r w:rsidRPr="006C4624">
              <w:t>е</w:t>
            </w:r>
            <w:r w:rsidRPr="006C4624">
              <w:t>ление на 5</w:t>
            </w:r>
            <w:r>
              <w:t>.</w:t>
            </w:r>
          </w:p>
          <w:p w:rsidR="00255C01" w:rsidRPr="006C4624" w:rsidRDefault="00255C01" w:rsidP="006C4624">
            <w:pPr>
              <w:rPr>
                <w:b/>
                <w:i/>
              </w:rPr>
            </w:pPr>
            <w:r>
              <w:rPr>
                <w:b/>
                <w:i/>
              </w:rPr>
              <w:t>Математич</w:t>
            </w:r>
            <w:r>
              <w:rPr>
                <w:b/>
                <w:i/>
              </w:rPr>
              <w:t>е</w:t>
            </w:r>
            <w:r>
              <w:rPr>
                <w:b/>
                <w:i/>
              </w:rPr>
              <w:t>ский диктант.</w:t>
            </w:r>
          </w:p>
          <w:p w:rsidR="00255C01" w:rsidRPr="00964CDD" w:rsidRDefault="00255C01" w:rsidP="006C4624">
            <w:pPr>
              <w:rPr>
                <w:b/>
                <w:i/>
              </w:rPr>
            </w:pPr>
            <w:r w:rsidRPr="006C4624">
              <w:t>(У. стр. 76 – 77)</w:t>
            </w: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Составление таблицы умножения на 5. Формирование умений в</w:t>
            </w:r>
            <w:r w:rsidRPr="00964CDD">
              <w:t>ы</w:t>
            </w:r>
            <w:r w:rsidRPr="00964CDD">
              <w:t>полнять умножение и деление чисел на 5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A33C0">
            <w:pPr>
              <w:rPr>
                <w:iCs/>
              </w:rPr>
            </w:pPr>
          </w:p>
        </w:tc>
        <w:tc>
          <w:tcPr>
            <w:tcW w:w="769" w:type="pct"/>
          </w:tcPr>
          <w:p w:rsidR="00255C01" w:rsidRDefault="00255C01" w:rsidP="00F979D3">
            <w:pPr>
              <w:jc w:val="both"/>
              <w:rPr>
                <w:iCs/>
              </w:rPr>
            </w:pPr>
            <w:r>
              <w:rPr>
                <w:iCs/>
              </w:rPr>
              <w:t>ИКТ Презентация</w:t>
            </w:r>
          </w:p>
          <w:p w:rsidR="00255C01" w:rsidRDefault="00255C01" w:rsidP="009B2E74">
            <w:r w:rsidRPr="000B23C8">
              <w:rPr>
                <w:iCs/>
              </w:rPr>
              <w:t>Здоровьесберега</w:t>
            </w:r>
            <w:r w:rsidRPr="000B23C8">
              <w:rPr>
                <w:iCs/>
              </w:rPr>
              <w:t>ю</w:t>
            </w:r>
            <w:r w:rsidRPr="000B23C8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19.</w:t>
            </w:r>
            <w:r w:rsidRPr="00964CDD">
              <w:rPr>
                <w:bCs/>
              </w:rPr>
              <w:t>03.</w:t>
            </w:r>
          </w:p>
        </w:tc>
        <w:tc>
          <w:tcPr>
            <w:tcW w:w="205" w:type="pct"/>
          </w:tcPr>
          <w:p w:rsidR="00255C01" w:rsidRPr="00964CDD" w:rsidRDefault="00255C01" w:rsidP="000A33C0"/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Умножение и д</w:t>
            </w:r>
            <w:r w:rsidRPr="006C4624">
              <w:t>е</w:t>
            </w:r>
            <w:r w:rsidRPr="006C4624">
              <w:t>ление на 5</w:t>
            </w:r>
            <w:r>
              <w:t>.</w:t>
            </w:r>
          </w:p>
          <w:p w:rsidR="00255C01" w:rsidRPr="00964CDD" w:rsidRDefault="00255C01" w:rsidP="006C4624">
            <w:pPr>
              <w:rPr>
                <w:b/>
                <w:i/>
              </w:rPr>
            </w:pPr>
            <w:r w:rsidRPr="006C4624">
              <w:t>(У. стр.78 – 79)</w:t>
            </w: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Формирование умений выпо</w:t>
            </w:r>
            <w:r w:rsidRPr="00964CDD">
              <w:t>л</w:t>
            </w:r>
            <w:r w:rsidRPr="00964CDD">
              <w:t>нять умножение и деление чисел на 5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Pr="000B23C8" w:rsidRDefault="00255C01" w:rsidP="009B2E74">
            <w:pPr>
              <w:spacing w:line="288" w:lineRule="auto"/>
            </w:pPr>
            <w:r w:rsidRPr="000B23C8">
              <w:rPr>
                <w:iCs/>
              </w:rPr>
              <w:t>Игровые</w:t>
            </w:r>
          </w:p>
        </w:tc>
      </w:tr>
      <w:tr w:rsidR="00255C01" w:rsidRPr="00964CDD" w:rsidTr="00A42607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2</w:t>
            </w:r>
            <w:r>
              <w:rPr>
                <w:bCs/>
              </w:rPr>
              <w:t>0.</w:t>
            </w:r>
            <w:r w:rsidRPr="00964CDD">
              <w:rPr>
                <w:bCs/>
              </w:rPr>
              <w:t>03.</w:t>
            </w:r>
          </w:p>
        </w:tc>
        <w:tc>
          <w:tcPr>
            <w:tcW w:w="205" w:type="pct"/>
          </w:tcPr>
          <w:p w:rsidR="00255C01" w:rsidRPr="00964CDD" w:rsidRDefault="00255C01" w:rsidP="000A33C0"/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Закрепление из</w:t>
            </w:r>
            <w:r w:rsidRPr="006C4624">
              <w:t>у</w:t>
            </w:r>
            <w:r w:rsidRPr="006C4624">
              <w:t>ченного</w:t>
            </w:r>
            <w:r>
              <w:t>.</w:t>
            </w:r>
          </w:p>
          <w:p w:rsidR="00255C01" w:rsidRPr="006C4624" w:rsidRDefault="00255C01" w:rsidP="006C4624">
            <w:r w:rsidRPr="006C4624">
              <w:t>(У. стр. 80 – 81)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Формирование умений выпо</w:t>
            </w:r>
            <w:r w:rsidRPr="00964CDD">
              <w:t>л</w:t>
            </w:r>
            <w:r w:rsidRPr="00964CDD">
              <w:t>нять умножение и деление чисел на 2, 3, 4 и 5</w:t>
            </w:r>
            <w:r>
              <w:t>.</w:t>
            </w:r>
          </w:p>
          <w:p w:rsidR="00255C01" w:rsidRPr="00964CDD" w:rsidRDefault="00255C01" w:rsidP="000A33C0"/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Pr="000B23C8" w:rsidRDefault="00255C01" w:rsidP="009B2E74">
            <w:r w:rsidRPr="000B23C8">
              <w:rPr>
                <w:iCs/>
              </w:rPr>
              <w:t xml:space="preserve">КСО:  </w:t>
            </w:r>
            <w:r w:rsidRPr="000B23C8">
              <w:t>работа в парах (ППС)</w:t>
            </w:r>
          </w:p>
        </w:tc>
      </w:tr>
      <w:tr w:rsidR="00255C01" w:rsidRPr="00964CDD" w:rsidTr="00A42607">
        <w:trPr>
          <w:cantSplit/>
          <w:trHeight w:val="495"/>
        </w:trPr>
        <w:tc>
          <w:tcPr>
            <w:tcW w:w="5000" w:type="pct"/>
            <w:gridSpan w:val="15"/>
          </w:tcPr>
          <w:p w:rsidR="00255C01" w:rsidRPr="00964CDD" w:rsidRDefault="00255C01" w:rsidP="006C4624">
            <w:pPr>
              <w:jc w:val="center"/>
              <w:rPr>
                <w:b/>
                <w:bCs/>
                <w:u w:val="single"/>
              </w:rPr>
            </w:pPr>
            <w:r w:rsidRPr="00964CDD">
              <w:rPr>
                <w:b/>
                <w:bCs/>
                <w:lang w:val="en-US"/>
              </w:rPr>
              <w:t>IV</w:t>
            </w:r>
            <w:r w:rsidRPr="00964CDD">
              <w:rPr>
                <w:b/>
                <w:bCs/>
              </w:rPr>
              <w:t xml:space="preserve"> четверть – </w:t>
            </w:r>
            <w:r>
              <w:rPr>
                <w:b/>
                <w:bCs/>
              </w:rPr>
              <w:t>33 часа.</w:t>
            </w:r>
          </w:p>
        </w:tc>
      </w:tr>
      <w:tr w:rsidR="00255C01" w:rsidRPr="00964CDD" w:rsidTr="00BD1559">
        <w:trPr>
          <w:cantSplit/>
          <w:trHeight w:val="1134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>
            <w:pPr>
              <w:rPr>
                <w:bCs/>
              </w:rPr>
            </w:pPr>
            <w:r>
              <w:rPr>
                <w:bCs/>
              </w:rPr>
              <w:t>31.03.</w:t>
            </w:r>
          </w:p>
        </w:tc>
        <w:tc>
          <w:tcPr>
            <w:tcW w:w="236" w:type="pct"/>
            <w:gridSpan w:val="4"/>
          </w:tcPr>
          <w:p w:rsidR="00255C01" w:rsidRPr="00964CDD" w:rsidRDefault="00255C01"/>
        </w:tc>
        <w:tc>
          <w:tcPr>
            <w:tcW w:w="620" w:type="pct"/>
          </w:tcPr>
          <w:p w:rsidR="00255C01" w:rsidRPr="006C4624" w:rsidRDefault="00255C01" w:rsidP="006C4624">
            <w:r w:rsidRPr="006C4624">
              <w:t>Умножение и деление на 10. (У. стр. 82 – 83)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Знакомство с приемами умнож</w:t>
            </w:r>
            <w:r w:rsidRPr="00964CDD">
              <w:t>е</w:t>
            </w:r>
            <w:r w:rsidRPr="00964CDD">
              <w:t>ния и деления чисел на 10. Фо</w:t>
            </w:r>
            <w:r w:rsidRPr="00964CDD">
              <w:t>р</w:t>
            </w:r>
            <w:r w:rsidRPr="00964CDD">
              <w:t>мирование умений выполнять умножение и деление на основе знания таблицы умножения до 5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 w:val="restart"/>
          </w:tcPr>
          <w:p w:rsidR="00255C01" w:rsidRPr="00964CDD" w:rsidRDefault="00255C01" w:rsidP="006C4624">
            <w:pPr>
              <w:rPr>
                <w:iCs/>
              </w:rPr>
            </w:pPr>
            <w:r w:rsidRPr="00964CDD">
              <w:rPr>
                <w:i/>
                <w:iCs/>
              </w:rPr>
              <w:t xml:space="preserve">Умножать и делить </w:t>
            </w:r>
            <w:r w:rsidRPr="00964CDD">
              <w:rPr>
                <w:iCs/>
              </w:rPr>
              <w:t xml:space="preserve">числа в пределах 50. </w:t>
            </w:r>
            <w:r w:rsidRPr="00964CDD">
              <w:rPr>
                <w:i/>
                <w:iCs/>
              </w:rPr>
              <w:t xml:space="preserve">Соотносить </w:t>
            </w:r>
            <w:r w:rsidRPr="00964CDD">
              <w:rPr>
                <w:iCs/>
              </w:rPr>
              <w:t>взаимо-обратные случаи у</w:t>
            </w:r>
            <w:r w:rsidRPr="00964CDD">
              <w:rPr>
                <w:iCs/>
              </w:rPr>
              <w:t>м</w:t>
            </w:r>
            <w:r w:rsidRPr="00964CDD">
              <w:rPr>
                <w:iCs/>
              </w:rPr>
              <w:t>ножения и деления чисел.</w:t>
            </w:r>
          </w:p>
          <w:p w:rsidR="00255C01" w:rsidRPr="00964CDD" w:rsidRDefault="00255C01" w:rsidP="006C4624">
            <w:pPr>
              <w:rPr>
                <w:iCs/>
              </w:rPr>
            </w:pPr>
            <w:r w:rsidRPr="00964CDD">
              <w:rPr>
                <w:i/>
                <w:iCs/>
              </w:rPr>
              <w:t xml:space="preserve">Выполнять вычисления </w:t>
            </w:r>
            <w:r w:rsidRPr="00964CDD">
              <w:rPr>
                <w:iCs/>
              </w:rPr>
              <w:t>в 2–3 действия (без скобок).</w:t>
            </w:r>
          </w:p>
          <w:p w:rsidR="00255C01" w:rsidRPr="00964CDD" w:rsidRDefault="00255C01" w:rsidP="006C4624">
            <w:pPr>
              <w:rPr>
                <w:iCs/>
              </w:rPr>
            </w:pPr>
            <w:r w:rsidRPr="00964CDD">
              <w:rPr>
                <w:i/>
                <w:iCs/>
              </w:rPr>
              <w:t>Решать задачи</w:t>
            </w:r>
            <w:r w:rsidRPr="00964CDD">
              <w:rPr>
                <w:iCs/>
              </w:rPr>
              <w:t xml:space="preserve"> в 2 действия (увелич</w:t>
            </w:r>
            <w:r w:rsidRPr="00964CDD">
              <w:rPr>
                <w:iCs/>
              </w:rPr>
              <w:t>е</w:t>
            </w:r>
            <w:r w:rsidRPr="00964CDD">
              <w:rPr>
                <w:iCs/>
              </w:rPr>
              <w:t>ние/уменьшение в несколько раз, нахожд</w:t>
            </w:r>
            <w:r w:rsidRPr="00964CDD">
              <w:rPr>
                <w:iCs/>
              </w:rPr>
              <w:t>е</w:t>
            </w:r>
            <w:r w:rsidRPr="00964CDD">
              <w:rPr>
                <w:iCs/>
              </w:rPr>
              <w:t>ние суммы, разностное сравнение).</w:t>
            </w:r>
          </w:p>
          <w:p w:rsidR="00255C01" w:rsidRPr="006C4624" w:rsidRDefault="00255C01" w:rsidP="006C4624">
            <w:pPr>
              <w:jc w:val="center"/>
              <w:rPr>
                <w:sz w:val="16"/>
                <w:szCs w:val="16"/>
              </w:rPr>
            </w:pP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6C4624">
            <w:r w:rsidRPr="00964CDD">
              <w:rPr>
                <w:i/>
              </w:rPr>
              <w:t xml:space="preserve">Наблюдать </w:t>
            </w:r>
            <w:r w:rsidRPr="00964CDD">
              <w:t>за числовыми закономерност</w:t>
            </w:r>
            <w:r w:rsidRPr="00964CDD">
              <w:t>я</w:t>
            </w:r>
            <w:r w:rsidRPr="00964CDD">
              <w:t>ми, использовать их при вычислениях.</w:t>
            </w:r>
          </w:p>
          <w:p w:rsidR="00255C01" w:rsidRPr="00964CDD" w:rsidRDefault="00255C01" w:rsidP="006C4624">
            <w:r w:rsidRPr="00964CDD">
              <w:rPr>
                <w:i/>
              </w:rPr>
              <w:t xml:space="preserve">Планировать </w:t>
            </w:r>
            <w:r w:rsidRPr="00964CDD">
              <w:t>решение задачи в 2 действия.</w:t>
            </w:r>
          </w:p>
          <w:p w:rsidR="00255C01" w:rsidRPr="00964CDD" w:rsidRDefault="00255C01" w:rsidP="006C4624">
            <w:pPr>
              <w:rPr>
                <w:i/>
                <w:iCs/>
              </w:rPr>
            </w:pPr>
            <w:r w:rsidRPr="00964CDD">
              <w:rPr>
                <w:i/>
              </w:rPr>
              <w:t>Моделировать</w:t>
            </w:r>
            <w:r w:rsidRPr="00964CDD">
              <w:t xml:space="preserve"> условие задачи на схеме.</w:t>
            </w:r>
          </w:p>
          <w:p w:rsidR="00255C01" w:rsidRPr="00964CDD" w:rsidRDefault="00255C01" w:rsidP="006C4624">
            <w:pPr>
              <w:rPr>
                <w:iCs/>
              </w:rPr>
            </w:pPr>
            <w:r w:rsidRPr="00964CDD">
              <w:rPr>
                <w:i/>
                <w:iCs/>
              </w:rPr>
              <w:t>Решать</w:t>
            </w:r>
            <w:r w:rsidRPr="00964CDD">
              <w:rPr>
                <w:iCs/>
              </w:rPr>
              <w:t xml:space="preserve"> нестандартные задачи.</w:t>
            </w:r>
          </w:p>
          <w:p w:rsidR="00255C01" w:rsidRPr="00964CDD" w:rsidRDefault="00255C01" w:rsidP="006C4624">
            <w:r w:rsidRPr="00964CDD">
              <w:rPr>
                <w:i/>
                <w:iCs/>
              </w:rPr>
              <w:t>Узнавать</w:t>
            </w:r>
            <w:r w:rsidRPr="00964CDD">
              <w:rPr>
                <w:iCs/>
              </w:rPr>
              <w:t xml:space="preserve"> </w:t>
            </w:r>
            <w:r w:rsidRPr="00964CDD">
              <w:t>о способах вычислений в Дре</w:t>
            </w:r>
            <w:r w:rsidRPr="00964CDD">
              <w:t>в</w:t>
            </w:r>
            <w:r w:rsidRPr="00964CDD">
              <w:t>нем Вавилоне.</w:t>
            </w:r>
          </w:p>
          <w:p w:rsidR="00255C01" w:rsidRPr="00964CDD" w:rsidRDefault="00255C01" w:rsidP="006C4624">
            <w:r w:rsidRPr="00964CDD">
              <w:rPr>
                <w:i/>
              </w:rPr>
              <w:t>Комбинировать</w:t>
            </w:r>
            <w:r w:rsidRPr="00964CDD">
              <w:t xml:space="preserve"> данные для проведения вычислений.</w:t>
            </w:r>
          </w:p>
          <w:p w:rsidR="00255C01" w:rsidRPr="00964CDD" w:rsidRDefault="00255C01" w:rsidP="006C4624">
            <w:r w:rsidRPr="00964CDD">
              <w:rPr>
                <w:i/>
              </w:rPr>
              <w:t xml:space="preserve">Выбирать </w:t>
            </w:r>
            <w:r w:rsidRPr="00964CDD">
              <w:t xml:space="preserve">задания из вариативной части: </w:t>
            </w:r>
            <w:r w:rsidRPr="00964CDD">
              <w:rPr>
                <w:i/>
              </w:rPr>
              <w:t xml:space="preserve">решать </w:t>
            </w:r>
            <w:r w:rsidRPr="00964CDD">
              <w:t>примеры и числовые ребусы,</w:t>
            </w:r>
            <w:r w:rsidRPr="00964CDD">
              <w:rPr>
                <w:i/>
              </w:rPr>
              <w:t xml:space="preserve"> в</w:t>
            </w:r>
            <w:r w:rsidRPr="00964CDD">
              <w:rPr>
                <w:i/>
              </w:rPr>
              <w:t>ы</w:t>
            </w:r>
            <w:r w:rsidRPr="00964CDD">
              <w:rPr>
                <w:i/>
              </w:rPr>
              <w:t xml:space="preserve">полнять вычисления </w:t>
            </w:r>
            <w:r w:rsidRPr="00964CDD">
              <w:t>по цепочке,</w:t>
            </w:r>
            <w:r w:rsidRPr="00964CDD">
              <w:rPr>
                <w:i/>
              </w:rPr>
              <w:t xml:space="preserve"> рисовать </w:t>
            </w:r>
            <w:r w:rsidRPr="00964CDD">
              <w:t>прямоугольники</w:t>
            </w:r>
            <w:r w:rsidRPr="00964CDD">
              <w:rPr>
                <w:i/>
              </w:rPr>
              <w:t xml:space="preserve"> </w:t>
            </w:r>
            <w:r w:rsidRPr="00964CDD">
              <w:t>заданной площади,</w:t>
            </w:r>
            <w:r w:rsidRPr="00964CDD">
              <w:rPr>
                <w:i/>
              </w:rPr>
              <w:t xml:space="preserve"> гру</w:t>
            </w:r>
            <w:r w:rsidRPr="00964CDD">
              <w:rPr>
                <w:i/>
              </w:rPr>
              <w:t>п</w:t>
            </w:r>
            <w:r w:rsidRPr="00964CDD">
              <w:rPr>
                <w:i/>
              </w:rPr>
              <w:t xml:space="preserve">пировать </w:t>
            </w:r>
            <w:r w:rsidRPr="00964CDD">
              <w:t xml:space="preserve">числа; </w:t>
            </w:r>
            <w:r w:rsidRPr="00964CDD">
              <w:rPr>
                <w:i/>
              </w:rPr>
              <w:t xml:space="preserve">решать </w:t>
            </w:r>
            <w:r w:rsidRPr="00964CDD">
              <w:t>нестандартные задачи</w:t>
            </w:r>
          </w:p>
        </w:tc>
        <w:tc>
          <w:tcPr>
            <w:tcW w:w="769" w:type="pct"/>
          </w:tcPr>
          <w:p w:rsidR="00255C01" w:rsidRDefault="00255C01" w:rsidP="00BD1559">
            <w:pPr>
              <w:jc w:val="both"/>
              <w:rPr>
                <w:iCs/>
              </w:rPr>
            </w:pPr>
            <w:r>
              <w:rPr>
                <w:iCs/>
              </w:rPr>
              <w:t>ИКТ Презентация «</w:t>
            </w:r>
            <w:r w:rsidRPr="006C4624">
              <w:t>Умножение и дел</w:t>
            </w:r>
            <w:r w:rsidRPr="006C4624">
              <w:t>е</w:t>
            </w:r>
            <w:r w:rsidRPr="006C4624">
              <w:t>ние на 10</w:t>
            </w:r>
            <w:r>
              <w:rPr>
                <w:iCs/>
              </w:rPr>
              <w:t>»</w:t>
            </w:r>
          </w:p>
          <w:p w:rsidR="00255C01" w:rsidRDefault="00255C01" w:rsidP="00BD1559">
            <w:pPr>
              <w:spacing w:line="288" w:lineRule="auto"/>
              <w:rPr>
                <w:iCs/>
              </w:rPr>
            </w:pPr>
            <w:r w:rsidRPr="007402E7">
              <w:rPr>
                <w:iCs/>
              </w:rPr>
              <w:t>Игровые</w:t>
            </w:r>
          </w:p>
          <w:p w:rsidR="00255C01" w:rsidRPr="007402E7" w:rsidRDefault="00255C01" w:rsidP="00BD1559">
            <w:pPr>
              <w:spacing w:line="288" w:lineRule="auto"/>
            </w:pPr>
            <w:r w:rsidRPr="000B23C8">
              <w:rPr>
                <w:iCs/>
              </w:rPr>
              <w:t>Здоровьесберега</w:t>
            </w:r>
            <w:r w:rsidRPr="000B23C8">
              <w:rPr>
                <w:iCs/>
              </w:rPr>
              <w:t>ю</w:t>
            </w:r>
            <w:r w:rsidRPr="000B23C8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01.</w:t>
            </w:r>
            <w:r w:rsidRPr="00964CDD">
              <w:rPr>
                <w:bCs/>
              </w:rPr>
              <w:t>04.</w:t>
            </w:r>
          </w:p>
        </w:tc>
        <w:tc>
          <w:tcPr>
            <w:tcW w:w="236" w:type="pct"/>
            <w:gridSpan w:val="4"/>
          </w:tcPr>
          <w:p w:rsidR="00255C01" w:rsidRPr="00964CDD" w:rsidRDefault="00255C01"/>
        </w:tc>
        <w:tc>
          <w:tcPr>
            <w:tcW w:w="620" w:type="pct"/>
            <w:vMerge w:val="restart"/>
          </w:tcPr>
          <w:p w:rsidR="00255C01" w:rsidRDefault="00255C01" w:rsidP="001E2C8E">
            <w:r>
              <w:t>Повторение.</w:t>
            </w:r>
          </w:p>
          <w:p w:rsidR="00255C01" w:rsidRPr="006C4624" w:rsidRDefault="00255C01" w:rsidP="001E2C8E">
            <w:r w:rsidRPr="006C4624">
              <w:t>(У. стр. 84 – 85)</w:t>
            </w:r>
          </w:p>
        </w:tc>
        <w:tc>
          <w:tcPr>
            <w:tcW w:w="1151" w:type="pct"/>
            <w:gridSpan w:val="2"/>
            <w:vMerge w:val="restart"/>
          </w:tcPr>
          <w:p w:rsidR="00255C01" w:rsidRPr="00964CDD" w:rsidRDefault="00255C01" w:rsidP="001E2C8E">
            <w:pPr>
              <w:rPr>
                <w:b/>
              </w:rPr>
            </w:pPr>
          </w:p>
        </w:tc>
        <w:tc>
          <w:tcPr>
            <w:tcW w:w="265" w:type="pct"/>
            <w:gridSpan w:val="3"/>
            <w:vMerge w:val="restart"/>
          </w:tcPr>
          <w:p w:rsidR="00255C01" w:rsidRPr="00964CDD" w:rsidRDefault="00255C01" w:rsidP="006C4624">
            <w:pPr>
              <w:jc w:val="center"/>
            </w:pPr>
            <w:r w:rsidRPr="00964CDD">
              <w:t>2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 w:val="restart"/>
          </w:tcPr>
          <w:p w:rsidR="00255C01" w:rsidRDefault="00255C01" w:rsidP="009B2E74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ИКТ:</w:t>
            </w:r>
            <w:r>
              <w:rPr>
                <w:sz w:val="20"/>
                <w:szCs w:val="20"/>
              </w:rPr>
              <w:t xml:space="preserve">    ИД </w:t>
            </w:r>
          </w:p>
          <w:p w:rsidR="00255C01" w:rsidRPr="007402E7" w:rsidRDefault="00255C01" w:rsidP="009B2E74">
            <w:r w:rsidRPr="007402E7">
              <w:rPr>
                <w:iCs/>
              </w:rPr>
              <w:t xml:space="preserve">КСО:  </w:t>
            </w:r>
            <w:r w:rsidRPr="007402E7">
              <w:t>работа в парах (ППС)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02.</w:t>
            </w:r>
            <w:r w:rsidRPr="00964CDD">
              <w:rPr>
                <w:bCs/>
              </w:rPr>
              <w:t>04.</w:t>
            </w:r>
          </w:p>
        </w:tc>
        <w:tc>
          <w:tcPr>
            <w:tcW w:w="236" w:type="pct"/>
            <w:gridSpan w:val="4"/>
          </w:tcPr>
          <w:p w:rsidR="00255C01" w:rsidRPr="00964CDD" w:rsidRDefault="00255C01"/>
        </w:tc>
        <w:tc>
          <w:tcPr>
            <w:tcW w:w="620" w:type="pct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1151" w:type="pct"/>
            <w:gridSpan w:val="2"/>
            <w:vMerge/>
          </w:tcPr>
          <w:p w:rsidR="00255C01" w:rsidRPr="00964CDD" w:rsidRDefault="00255C01" w:rsidP="001E2C8E">
            <w:pPr>
              <w:rPr>
                <w:i/>
              </w:rPr>
            </w:pPr>
          </w:p>
        </w:tc>
        <w:tc>
          <w:tcPr>
            <w:tcW w:w="265" w:type="pct"/>
            <w:gridSpan w:val="3"/>
            <w:vMerge/>
          </w:tcPr>
          <w:p w:rsidR="00255C01" w:rsidRPr="00964CDD" w:rsidRDefault="00255C01" w:rsidP="006C4624">
            <w:pPr>
              <w:jc w:val="center"/>
            </w:pP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03.</w:t>
            </w:r>
            <w:r w:rsidRPr="00964CDD">
              <w:rPr>
                <w:bCs/>
              </w:rPr>
              <w:t>04.</w:t>
            </w:r>
          </w:p>
        </w:tc>
        <w:tc>
          <w:tcPr>
            <w:tcW w:w="236" w:type="pct"/>
            <w:gridSpan w:val="4"/>
          </w:tcPr>
          <w:p w:rsidR="00255C01" w:rsidRPr="00964CDD" w:rsidRDefault="00255C01"/>
        </w:tc>
        <w:tc>
          <w:tcPr>
            <w:tcW w:w="620" w:type="pct"/>
          </w:tcPr>
          <w:p w:rsidR="00255C01" w:rsidRDefault="00255C01" w:rsidP="006C4624">
            <w:r w:rsidRPr="006C4624">
              <w:t>Решение соста</w:t>
            </w:r>
            <w:r w:rsidRPr="006C4624">
              <w:t>в</w:t>
            </w:r>
            <w:r w:rsidRPr="006C4624">
              <w:t>ных задач.</w:t>
            </w:r>
          </w:p>
          <w:p w:rsidR="00255C01" w:rsidRPr="006C4624" w:rsidRDefault="00255C01" w:rsidP="006C4624">
            <w:r w:rsidRPr="006C4624">
              <w:t>(У. стр. 86 – 87)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Формирование умений решать задачи в два действия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 w:val="restart"/>
          </w:tcPr>
          <w:p w:rsidR="00255C01" w:rsidRDefault="00255C01" w:rsidP="009B2E74">
            <w:pPr>
              <w:spacing w:line="288" w:lineRule="auto"/>
              <w:rPr>
                <w:iCs/>
              </w:rPr>
            </w:pPr>
            <w:r>
              <w:rPr>
                <w:iCs/>
              </w:rPr>
              <w:t>ИКТ ИД «Решение составных задач»</w:t>
            </w:r>
          </w:p>
          <w:p w:rsidR="00255C01" w:rsidRDefault="00255C01" w:rsidP="009B2E74">
            <w:pPr>
              <w:spacing w:line="288" w:lineRule="auto"/>
              <w:rPr>
                <w:iCs/>
              </w:rPr>
            </w:pPr>
            <w:r w:rsidRPr="007402E7">
              <w:rPr>
                <w:iCs/>
              </w:rPr>
              <w:t>Игровые</w:t>
            </w:r>
          </w:p>
          <w:p w:rsidR="00255C01" w:rsidRPr="007402E7" w:rsidRDefault="00255C01" w:rsidP="009B2E74">
            <w:pPr>
              <w:spacing w:line="288" w:lineRule="auto"/>
            </w:pPr>
            <w:r w:rsidRPr="000B23C8">
              <w:rPr>
                <w:iCs/>
              </w:rPr>
              <w:t>Здоровьесберега</w:t>
            </w:r>
            <w:r w:rsidRPr="000B23C8">
              <w:rPr>
                <w:iCs/>
              </w:rPr>
              <w:t>ю</w:t>
            </w:r>
            <w:r w:rsidRPr="000B23C8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07.</w:t>
            </w:r>
            <w:r w:rsidRPr="00964CDD">
              <w:rPr>
                <w:bCs/>
              </w:rPr>
              <w:t>04.</w:t>
            </w:r>
          </w:p>
        </w:tc>
        <w:tc>
          <w:tcPr>
            <w:tcW w:w="236" w:type="pct"/>
            <w:gridSpan w:val="4"/>
          </w:tcPr>
          <w:p w:rsidR="00255C01" w:rsidRPr="00964CDD" w:rsidRDefault="00255C01" w:rsidP="000A33C0"/>
        </w:tc>
        <w:tc>
          <w:tcPr>
            <w:tcW w:w="620" w:type="pct"/>
          </w:tcPr>
          <w:p w:rsidR="00255C01" w:rsidRPr="006C4624" w:rsidRDefault="00255C01" w:rsidP="006C4624">
            <w:r w:rsidRPr="006C4624">
              <w:t>Приемы умн</w:t>
            </w:r>
            <w:r w:rsidRPr="006C4624">
              <w:t>о</w:t>
            </w:r>
            <w:r w:rsidRPr="006C4624">
              <w:t>жения на 9.</w:t>
            </w:r>
          </w:p>
          <w:p w:rsidR="00255C01" w:rsidRPr="006C4624" w:rsidRDefault="00255C01" w:rsidP="006C4624">
            <w:r>
              <w:t>(У. стр. 88 – 89</w:t>
            </w:r>
            <w:r w:rsidRPr="006C4624">
              <w:t>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Знакомство с приемом умнож</w:t>
            </w:r>
            <w:r w:rsidRPr="00964CDD">
              <w:t>е</w:t>
            </w:r>
            <w:r w:rsidRPr="00964CDD">
              <w:t>ния чисел на 9. Формирование умений выполнять умножение и деление на основе знания табл</w:t>
            </w:r>
            <w:r w:rsidRPr="00964CDD">
              <w:t>и</w:t>
            </w:r>
            <w:r w:rsidRPr="00964CDD">
              <w:t>цы умножения до 5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0A33C0">
            <w:pPr>
              <w:rPr>
                <w:bCs/>
              </w:rPr>
            </w:pPr>
            <w:r>
              <w:rPr>
                <w:bCs/>
              </w:rPr>
              <w:t>08.04.</w:t>
            </w:r>
          </w:p>
        </w:tc>
        <w:tc>
          <w:tcPr>
            <w:tcW w:w="236" w:type="pct"/>
            <w:gridSpan w:val="4"/>
          </w:tcPr>
          <w:p w:rsidR="00255C01" w:rsidRPr="00964CDD" w:rsidRDefault="00255C01" w:rsidP="000A33C0"/>
        </w:tc>
        <w:tc>
          <w:tcPr>
            <w:tcW w:w="620" w:type="pct"/>
          </w:tcPr>
          <w:p w:rsidR="00255C01" w:rsidRDefault="00255C01" w:rsidP="006C4624">
            <w:r w:rsidRPr="006C4624">
              <w:t>Умножение од</w:t>
            </w:r>
            <w:r w:rsidRPr="006C4624">
              <w:t>и</w:t>
            </w:r>
            <w:r w:rsidRPr="006C4624">
              <w:t>наковых чисел от 6 до 10</w:t>
            </w:r>
            <w:r>
              <w:t>.</w:t>
            </w:r>
          </w:p>
          <w:p w:rsidR="00255C01" w:rsidRPr="006C4624" w:rsidRDefault="00255C01" w:rsidP="006C4624">
            <w:r w:rsidRPr="006C4624">
              <w:t>(У. стр.90 – 91)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Знакомство с квадратами чисел 6, 7, 8, 9 и 10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0A33C0">
            <w:pPr>
              <w:rPr>
                <w:bCs/>
              </w:rPr>
            </w:pPr>
            <w:r>
              <w:rPr>
                <w:bCs/>
              </w:rPr>
              <w:t>09.</w:t>
            </w:r>
            <w:r w:rsidRPr="00964CDD">
              <w:rPr>
                <w:bCs/>
              </w:rPr>
              <w:t>04.</w:t>
            </w:r>
          </w:p>
        </w:tc>
        <w:tc>
          <w:tcPr>
            <w:tcW w:w="236" w:type="pct"/>
            <w:gridSpan w:val="4"/>
          </w:tcPr>
          <w:p w:rsidR="00255C01" w:rsidRPr="00964CDD" w:rsidRDefault="00255C01" w:rsidP="000A33C0"/>
        </w:tc>
        <w:tc>
          <w:tcPr>
            <w:tcW w:w="620" w:type="pct"/>
          </w:tcPr>
          <w:p w:rsidR="00255C01" w:rsidRDefault="00255C01" w:rsidP="006C4624">
            <w:r w:rsidRPr="006C4624">
              <w:t>Трудные случаи умножения</w:t>
            </w:r>
            <w:r>
              <w:t>.</w:t>
            </w:r>
          </w:p>
          <w:p w:rsidR="00255C01" w:rsidRPr="006C4624" w:rsidRDefault="00255C01" w:rsidP="006C4624">
            <w:r w:rsidRPr="006C4624">
              <w:t>(У. стр. 92 – 93)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Знакомство со случаями умн</w:t>
            </w:r>
            <w:r w:rsidRPr="00964CDD">
              <w:t>о</w:t>
            </w:r>
            <w:r w:rsidRPr="00964CDD">
              <w:t>жения</w:t>
            </w:r>
          </w:p>
          <w:p w:rsidR="00255C01" w:rsidRPr="00964CDD" w:rsidRDefault="00255C01" w:rsidP="000A33C0">
            <w:r w:rsidRPr="00964CDD">
              <w:t xml:space="preserve">6 </w:t>
            </w:r>
            <w:r w:rsidRPr="00964CDD">
              <w:sym w:font="Wingdings" w:char="F0A0"/>
            </w:r>
            <w:r w:rsidRPr="00964CDD">
              <w:t xml:space="preserve"> 7, 6 </w:t>
            </w:r>
            <w:r w:rsidRPr="00964CDD">
              <w:sym w:font="Wingdings" w:char="F0A0"/>
            </w:r>
            <w:r w:rsidRPr="00964CDD">
              <w:t xml:space="preserve"> 8 и 7 </w:t>
            </w:r>
            <w:r w:rsidRPr="00964CDD">
              <w:sym w:font="Wingdings" w:char="F0A0"/>
            </w:r>
            <w:r w:rsidRPr="00964CDD">
              <w:t xml:space="preserve"> 8. Формирование умений выполнять умножение и деление на основе знания табл</w:t>
            </w:r>
            <w:r w:rsidRPr="00964CDD">
              <w:t>и</w:t>
            </w:r>
            <w:r w:rsidRPr="00964CDD">
              <w:t>цы умножения до 5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pPr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0</w:t>
            </w:r>
            <w:r w:rsidRPr="00964CDD">
              <w:rPr>
                <w:bCs/>
              </w:rPr>
              <w:t>.04</w:t>
            </w:r>
            <w:r>
              <w:rPr>
                <w:bCs/>
              </w:rPr>
              <w:t>.</w:t>
            </w:r>
          </w:p>
        </w:tc>
        <w:tc>
          <w:tcPr>
            <w:tcW w:w="236" w:type="pct"/>
            <w:gridSpan w:val="4"/>
          </w:tcPr>
          <w:p w:rsidR="00255C01" w:rsidRPr="00964CDD" w:rsidRDefault="00255C01" w:rsidP="000A33C0"/>
        </w:tc>
        <w:tc>
          <w:tcPr>
            <w:tcW w:w="620" w:type="pct"/>
          </w:tcPr>
          <w:p w:rsidR="00255C01" w:rsidRDefault="00255C01" w:rsidP="006C4624">
            <w:r w:rsidRPr="006C4624">
              <w:t>Закрепление изученного</w:t>
            </w:r>
            <w:r>
              <w:t>.</w:t>
            </w:r>
          </w:p>
          <w:p w:rsidR="00255C01" w:rsidRPr="006C4624" w:rsidRDefault="00255C01" w:rsidP="006C4624">
            <w:r w:rsidRPr="006C4624">
              <w:t>(У. стр. 94 – 95)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Формирование умений выпо</w:t>
            </w:r>
            <w:r w:rsidRPr="00964CDD">
              <w:t>л</w:t>
            </w:r>
            <w:r w:rsidRPr="00964CDD">
              <w:t>нять деление чисел на основе знания таблицы умножения</w:t>
            </w:r>
            <w:r>
              <w:t>.</w:t>
            </w:r>
            <w:r w:rsidRPr="00964CDD">
              <w:t xml:space="preserve"> 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A33C0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1</w:t>
            </w:r>
            <w:r>
              <w:rPr>
                <w:bCs/>
              </w:rPr>
              <w:t>4.</w:t>
            </w:r>
            <w:r w:rsidRPr="00964CDD">
              <w:rPr>
                <w:bCs/>
              </w:rPr>
              <w:t>04.</w:t>
            </w:r>
          </w:p>
        </w:tc>
        <w:tc>
          <w:tcPr>
            <w:tcW w:w="236" w:type="pct"/>
            <w:gridSpan w:val="4"/>
          </w:tcPr>
          <w:p w:rsidR="00255C01" w:rsidRPr="00964CDD" w:rsidRDefault="00255C01" w:rsidP="000A33C0"/>
        </w:tc>
        <w:tc>
          <w:tcPr>
            <w:tcW w:w="620" w:type="pct"/>
          </w:tcPr>
          <w:p w:rsidR="00255C01" w:rsidRPr="006C4624" w:rsidRDefault="00255C01" w:rsidP="006C4624">
            <w:r w:rsidRPr="006C4624">
              <w:t>Решение неста</w:t>
            </w:r>
            <w:r w:rsidRPr="006C4624">
              <w:t>н</w:t>
            </w:r>
            <w:r w:rsidRPr="006C4624">
              <w:t>дартных задач</w:t>
            </w:r>
            <w:r>
              <w:t>.</w:t>
            </w:r>
            <w:r w:rsidRPr="006C4624">
              <w:t xml:space="preserve"> (У. стр. 96 – 97)</w:t>
            </w:r>
          </w:p>
          <w:p w:rsidR="00255C01" w:rsidRPr="00964CDD" w:rsidRDefault="00255C01" w:rsidP="000A33C0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A33C0">
            <w:r w:rsidRPr="00964CDD">
              <w:t>Формирование умений прим</w:t>
            </w:r>
            <w:r w:rsidRPr="00964CDD">
              <w:t>е</w:t>
            </w:r>
            <w:r w:rsidRPr="00964CDD">
              <w:t>нять знание таблицы умножения при решении нестандартных з</w:t>
            </w:r>
            <w:r w:rsidRPr="00964CDD">
              <w:t>а</w:t>
            </w:r>
            <w:r w:rsidRPr="00964CDD">
              <w:t>дач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DF7511">
        <w:trPr>
          <w:cantSplit/>
          <w:trHeight w:val="423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  <w:vAlign w:val="center"/>
          </w:tcPr>
          <w:p w:rsidR="00255C01" w:rsidRPr="00964CDD" w:rsidRDefault="00255C01" w:rsidP="006C4624">
            <w:r w:rsidRPr="00964CDD">
              <w:rPr>
                <w:bCs/>
              </w:rPr>
              <w:t>1</w:t>
            </w:r>
            <w:r>
              <w:rPr>
                <w:bCs/>
              </w:rPr>
              <w:t>5.</w:t>
            </w:r>
            <w:r w:rsidRPr="00964CDD">
              <w:rPr>
                <w:bCs/>
              </w:rPr>
              <w:t>04.</w:t>
            </w:r>
          </w:p>
        </w:tc>
        <w:tc>
          <w:tcPr>
            <w:tcW w:w="236" w:type="pct"/>
            <w:gridSpan w:val="4"/>
            <w:vAlign w:val="center"/>
          </w:tcPr>
          <w:p w:rsidR="00255C01" w:rsidRPr="00964CDD" w:rsidRDefault="00255C01" w:rsidP="005533FB"/>
        </w:tc>
        <w:tc>
          <w:tcPr>
            <w:tcW w:w="620" w:type="pct"/>
            <w:vMerge w:val="restart"/>
          </w:tcPr>
          <w:p w:rsidR="00255C01" w:rsidRDefault="00255C01" w:rsidP="005533FB">
            <w:r w:rsidRPr="006C4624">
              <w:t>Повторение, обобщение из</w:t>
            </w:r>
            <w:r w:rsidRPr="006C4624">
              <w:t>у</w:t>
            </w:r>
            <w:r w:rsidRPr="006C4624">
              <w:t>ченного</w:t>
            </w:r>
            <w:r>
              <w:t>.</w:t>
            </w:r>
          </w:p>
          <w:p w:rsidR="00255C01" w:rsidRPr="006C4624" w:rsidRDefault="00255C01" w:rsidP="005533FB">
            <w:r w:rsidRPr="006C4624">
              <w:t>(У. стр. 98 – 105)</w:t>
            </w:r>
          </w:p>
        </w:tc>
        <w:tc>
          <w:tcPr>
            <w:tcW w:w="1151" w:type="pct"/>
            <w:gridSpan w:val="2"/>
            <w:vMerge w:val="restart"/>
            <w:vAlign w:val="center"/>
          </w:tcPr>
          <w:p w:rsidR="00255C01" w:rsidRPr="00964CDD" w:rsidRDefault="00255C01" w:rsidP="005533FB">
            <w:pPr>
              <w:rPr>
                <w:b/>
              </w:rPr>
            </w:pPr>
          </w:p>
        </w:tc>
        <w:tc>
          <w:tcPr>
            <w:tcW w:w="265" w:type="pct"/>
            <w:gridSpan w:val="3"/>
            <w:vMerge w:val="restart"/>
          </w:tcPr>
          <w:p w:rsidR="00255C01" w:rsidRPr="00964CDD" w:rsidRDefault="00255C01" w:rsidP="006C4624">
            <w:pPr>
              <w:jc w:val="center"/>
            </w:pPr>
            <w:r>
              <w:t>3</w:t>
            </w:r>
          </w:p>
          <w:p w:rsidR="00255C01" w:rsidRPr="00964CDD" w:rsidRDefault="00255C01" w:rsidP="006C4624">
            <w:pPr>
              <w:jc w:val="center"/>
            </w:pP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 w:val="restart"/>
          </w:tcPr>
          <w:p w:rsidR="00255C01" w:rsidRDefault="00255C01" w:rsidP="009B2E74">
            <w:pPr>
              <w:spacing w:line="288" w:lineRule="auto"/>
              <w:rPr>
                <w:iCs/>
              </w:rPr>
            </w:pPr>
            <w:r>
              <w:rPr>
                <w:iCs/>
              </w:rPr>
              <w:t>ИКТ ИД «Повтор</w:t>
            </w:r>
            <w:r>
              <w:rPr>
                <w:iCs/>
              </w:rPr>
              <w:t>е</w:t>
            </w:r>
            <w:r>
              <w:rPr>
                <w:iCs/>
              </w:rPr>
              <w:t>ние»</w:t>
            </w:r>
          </w:p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DF7511">
        <w:trPr>
          <w:cantSplit/>
          <w:trHeight w:val="415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  <w:vAlign w:val="center"/>
          </w:tcPr>
          <w:p w:rsidR="00255C01" w:rsidRPr="00964CDD" w:rsidRDefault="00255C01" w:rsidP="006C4624">
            <w:r w:rsidRPr="00964CDD">
              <w:rPr>
                <w:bCs/>
              </w:rPr>
              <w:t>1</w:t>
            </w:r>
            <w:r>
              <w:rPr>
                <w:bCs/>
              </w:rPr>
              <w:t>6.</w:t>
            </w:r>
            <w:r w:rsidRPr="00964CDD">
              <w:rPr>
                <w:bCs/>
              </w:rPr>
              <w:t>04.</w:t>
            </w:r>
          </w:p>
        </w:tc>
        <w:tc>
          <w:tcPr>
            <w:tcW w:w="236" w:type="pct"/>
            <w:gridSpan w:val="4"/>
            <w:vAlign w:val="center"/>
          </w:tcPr>
          <w:p w:rsidR="00255C01" w:rsidRPr="00964CDD" w:rsidRDefault="00255C01" w:rsidP="005533FB"/>
        </w:tc>
        <w:tc>
          <w:tcPr>
            <w:tcW w:w="620" w:type="pct"/>
            <w:vMerge/>
          </w:tcPr>
          <w:p w:rsidR="00255C01" w:rsidRPr="00964CDD" w:rsidRDefault="00255C01" w:rsidP="005533FB">
            <w:pPr>
              <w:rPr>
                <w:b/>
              </w:rPr>
            </w:pPr>
          </w:p>
        </w:tc>
        <w:tc>
          <w:tcPr>
            <w:tcW w:w="1151" w:type="pct"/>
            <w:gridSpan w:val="2"/>
            <w:vMerge/>
            <w:vAlign w:val="center"/>
          </w:tcPr>
          <w:p w:rsidR="00255C01" w:rsidRPr="00964CDD" w:rsidRDefault="00255C01" w:rsidP="005533FB">
            <w:pPr>
              <w:rPr>
                <w:i/>
              </w:rPr>
            </w:pPr>
          </w:p>
        </w:tc>
        <w:tc>
          <w:tcPr>
            <w:tcW w:w="265" w:type="pct"/>
            <w:gridSpan w:val="3"/>
            <w:vMerge/>
          </w:tcPr>
          <w:p w:rsidR="00255C01" w:rsidRPr="00964CDD" w:rsidRDefault="00255C01" w:rsidP="006C4624">
            <w:pPr>
              <w:jc w:val="center"/>
            </w:pP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DF7511">
        <w:trPr>
          <w:cantSplit/>
          <w:trHeight w:val="365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  <w:vAlign w:val="center"/>
          </w:tcPr>
          <w:p w:rsidR="00255C01" w:rsidRPr="00964CDD" w:rsidRDefault="00255C01" w:rsidP="006C4624">
            <w:r w:rsidRPr="00964CDD">
              <w:rPr>
                <w:bCs/>
              </w:rPr>
              <w:t>1</w:t>
            </w:r>
            <w:r>
              <w:rPr>
                <w:bCs/>
              </w:rPr>
              <w:t>7</w:t>
            </w:r>
            <w:r w:rsidRPr="00964CDD">
              <w:rPr>
                <w:bCs/>
              </w:rPr>
              <w:t>.04.</w:t>
            </w:r>
          </w:p>
        </w:tc>
        <w:tc>
          <w:tcPr>
            <w:tcW w:w="236" w:type="pct"/>
            <w:gridSpan w:val="4"/>
            <w:vAlign w:val="center"/>
          </w:tcPr>
          <w:p w:rsidR="00255C01" w:rsidRPr="00964CDD" w:rsidRDefault="00255C01" w:rsidP="005533FB"/>
        </w:tc>
        <w:tc>
          <w:tcPr>
            <w:tcW w:w="620" w:type="pct"/>
            <w:vMerge/>
          </w:tcPr>
          <w:p w:rsidR="00255C01" w:rsidRPr="00964CDD" w:rsidRDefault="00255C01" w:rsidP="005533FB">
            <w:pPr>
              <w:rPr>
                <w:b/>
              </w:rPr>
            </w:pPr>
          </w:p>
        </w:tc>
        <w:tc>
          <w:tcPr>
            <w:tcW w:w="1151" w:type="pct"/>
            <w:gridSpan w:val="2"/>
            <w:vMerge/>
            <w:vAlign w:val="center"/>
          </w:tcPr>
          <w:p w:rsidR="00255C01" w:rsidRPr="00964CDD" w:rsidRDefault="00255C01" w:rsidP="005533FB">
            <w:pPr>
              <w:rPr>
                <w:b/>
              </w:rPr>
            </w:pPr>
          </w:p>
        </w:tc>
        <w:tc>
          <w:tcPr>
            <w:tcW w:w="265" w:type="pct"/>
            <w:gridSpan w:val="3"/>
            <w:vMerge/>
          </w:tcPr>
          <w:p w:rsidR="00255C01" w:rsidRPr="00964CDD" w:rsidRDefault="00255C01" w:rsidP="006C4624">
            <w:pPr>
              <w:jc w:val="center"/>
            </w:pP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390"/>
        </w:trPr>
        <w:tc>
          <w:tcPr>
            <w:tcW w:w="5000" w:type="pct"/>
            <w:gridSpan w:val="15"/>
          </w:tcPr>
          <w:p w:rsidR="00255C01" w:rsidRPr="00964CDD" w:rsidRDefault="00255C01" w:rsidP="006C4624">
            <w:pPr>
              <w:jc w:val="center"/>
              <w:rPr>
                <w:b/>
              </w:rPr>
            </w:pPr>
            <w:r w:rsidRPr="00964CDD">
              <w:rPr>
                <w:b/>
              </w:rPr>
              <w:t>ДЕЙСТВИЯ С ВЫРАЖЕНИЯМИ (2</w:t>
            </w:r>
            <w:r>
              <w:rPr>
                <w:b/>
              </w:rPr>
              <w:t>1</w:t>
            </w:r>
            <w:r w:rsidRPr="00964CDD">
              <w:rPr>
                <w:b/>
              </w:rPr>
              <w:t xml:space="preserve"> час)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 w:rsidRPr="00964CDD">
              <w:rPr>
                <w:bCs/>
              </w:rPr>
              <w:t>2</w:t>
            </w:r>
            <w:r>
              <w:rPr>
                <w:bCs/>
              </w:rPr>
              <w:t>1.</w:t>
            </w:r>
            <w:r w:rsidRPr="00964CDD">
              <w:rPr>
                <w:bCs/>
              </w:rPr>
              <w:t>04.</w:t>
            </w:r>
          </w:p>
        </w:tc>
        <w:tc>
          <w:tcPr>
            <w:tcW w:w="205" w:type="pct"/>
          </w:tcPr>
          <w:p w:rsidR="00255C01" w:rsidRPr="00964CDD" w:rsidRDefault="00255C01" w:rsidP="000A33C0"/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Переместител</w:t>
            </w:r>
            <w:r w:rsidRPr="006C4624">
              <w:t>ь</w:t>
            </w:r>
            <w:r w:rsidRPr="006C4624">
              <w:t>ные законы сл</w:t>
            </w:r>
            <w:r w:rsidRPr="006C4624">
              <w:t>о</w:t>
            </w:r>
            <w:r w:rsidRPr="006C4624">
              <w:t>жения и умнож</w:t>
            </w:r>
            <w:r w:rsidRPr="006C4624">
              <w:t>е</w:t>
            </w:r>
            <w:r w:rsidRPr="006C4624">
              <w:t>ния</w:t>
            </w:r>
            <w:r>
              <w:t>.</w:t>
            </w:r>
            <w:r w:rsidRPr="006C4624">
              <w:t xml:space="preserve"> </w:t>
            </w:r>
          </w:p>
          <w:p w:rsidR="00255C01" w:rsidRPr="006C4624" w:rsidRDefault="00255C01" w:rsidP="006C4624">
            <w:r w:rsidRPr="006C4624">
              <w:t>(У. стр. 106 – 107)</w:t>
            </w:r>
          </w:p>
          <w:p w:rsidR="00255C01" w:rsidRPr="00964CDD" w:rsidRDefault="00255C01" w:rsidP="00047737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47737">
            <w:r w:rsidRPr="00964CDD">
              <w:t>Повторение и обобщение знаний о сложении и умножении. Пер</w:t>
            </w:r>
            <w:r w:rsidRPr="00964CDD">
              <w:t>е</w:t>
            </w:r>
            <w:r w:rsidRPr="00964CDD">
              <w:t>местительные законы сложения и умножения. Формирование ум</w:t>
            </w:r>
            <w:r w:rsidRPr="00964CDD">
              <w:t>е</w:t>
            </w:r>
            <w:r w:rsidRPr="00964CDD">
              <w:t>ния выбирать арифметическое действие в соответствии со смыслом текстовой задачи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 w:val="restart"/>
          </w:tcPr>
          <w:p w:rsidR="00255C01" w:rsidRPr="00964CDD" w:rsidRDefault="00255C01" w:rsidP="006C4624">
            <w:r w:rsidRPr="00964CDD">
              <w:rPr>
                <w:i/>
              </w:rPr>
              <w:t xml:space="preserve">Правильно использовать в речи </w:t>
            </w:r>
            <w:r w:rsidRPr="00964CDD">
              <w:t>названия выражений (сумма, разность, произведение, частное).</w:t>
            </w:r>
          </w:p>
          <w:p w:rsidR="00255C01" w:rsidRPr="00964CDD" w:rsidRDefault="00255C01" w:rsidP="006C4624">
            <w:pPr>
              <w:rPr>
                <w:iCs/>
              </w:rPr>
            </w:pPr>
            <w:r w:rsidRPr="00964CDD">
              <w:rPr>
                <w:i/>
                <w:iCs/>
              </w:rPr>
              <w:t xml:space="preserve">Определять порядок действий </w:t>
            </w:r>
            <w:r w:rsidRPr="00964CDD">
              <w:rPr>
                <w:iCs/>
              </w:rPr>
              <w:t>в выражен</w:t>
            </w:r>
            <w:r w:rsidRPr="00964CDD">
              <w:rPr>
                <w:iCs/>
              </w:rPr>
              <w:t>и</w:t>
            </w:r>
            <w:r w:rsidRPr="00964CDD">
              <w:rPr>
                <w:iCs/>
              </w:rPr>
              <w:t>ях без скобок.</w:t>
            </w:r>
            <w:r w:rsidRPr="00964CDD">
              <w:rPr>
                <w:i/>
                <w:iCs/>
              </w:rPr>
              <w:t xml:space="preserve"> Выполнять вычисления </w:t>
            </w:r>
            <w:r w:rsidRPr="00964CDD">
              <w:rPr>
                <w:iCs/>
              </w:rPr>
              <w:t>в н</w:t>
            </w:r>
            <w:r w:rsidRPr="00964CDD">
              <w:rPr>
                <w:iCs/>
              </w:rPr>
              <w:t>е</w:t>
            </w:r>
            <w:r w:rsidRPr="00964CDD">
              <w:rPr>
                <w:iCs/>
              </w:rPr>
              <w:t xml:space="preserve">сколько действий. </w:t>
            </w:r>
            <w:r w:rsidRPr="00964CDD">
              <w:rPr>
                <w:i/>
                <w:iCs/>
              </w:rPr>
              <w:t>Сравнивать</w:t>
            </w:r>
            <w:r w:rsidRPr="00964CDD">
              <w:rPr>
                <w:iCs/>
              </w:rPr>
              <w:t xml:space="preserve"> значения выражений.</w:t>
            </w:r>
          </w:p>
          <w:p w:rsidR="00255C01" w:rsidRPr="00964CDD" w:rsidRDefault="00255C01" w:rsidP="006C4624">
            <w:pPr>
              <w:rPr>
                <w:iCs/>
                <w:color w:val="C00000"/>
              </w:rPr>
            </w:pPr>
            <w:r w:rsidRPr="00964CDD">
              <w:rPr>
                <w:i/>
                <w:iCs/>
              </w:rPr>
              <w:t>Решать задачи</w:t>
            </w:r>
            <w:r w:rsidRPr="00964CDD">
              <w:rPr>
                <w:iCs/>
              </w:rPr>
              <w:t xml:space="preserve"> на все арифметические де</w:t>
            </w:r>
            <w:r w:rsidRPr="00964CDD">
              <w:rPr>
                <w:iCs/>
              </w:rPr>
              <w:t>й</w:t>
            </w:r>
            <w:r w:rsidRPr="00964CDD">
              <w:rPr>
                <w:iCs/>
              </w:rPr>
              <w:t>ствия.</w:t>
            </w:r>
          </w:p>
          <w:p w:rsidR="00255C01" w:rsidRPr="00964CDD" w:rsidRDefault="00255C01" w:rsidP="006C4624">
            <w:r w:rsidRPr="00964CDD">
              <w:rPr>
                <w:i/>
              </w:rPr>
              <w:t xml:space="preserve">Составлять задачи </w:t>
            </w:r>
            <w:r w:rsidRPr="00964CDD">
              <w:t>с опорой на схемы.</w:t>
            </w:r>
            <w:r w:rsidRPr="00964CDD">
              <w:rPr>
                <w:i/>
              </w:rPr>
              <w:t xml:space="preserve"> С</w:t>
            </w:r>
            <w:r w:rsidRPr="00964CDD">
              <w:rPr>
                <w:i/>
              </w:rPr>
              <w:t>о</w:t>
            </w:r>
            <w:r w:rsidRPr="00964CDD">
              <w:rPr>
                <w:i/>
              </w:rPr>
              <w:t>ставлять</w:t>
            </w:r>
            <w:r w:rsidRPr="00964CDD">
              <w:t xml:space="preserve"> выражения для решения задач. </w:t>
            </w:r>
            <w:r w:rsidRPr="00964CDD">
              <w:rPr>
                <w:i/>
              </w:rPr>
              <w:t>Сопоставлять</w:t>
            </w:r>
            <w:r w:rsidRPr="00964CDD">
              <w:t xml:space="preserve"> выражение с условием зад</w:t>
            </w:r>
            <w:r w:rsidRPr="00964CDD">
              <w:t>а</w:t>
            </w:r>
            <w:r w:rsidRPr="00964CDD">
              <w:t>чи.</w:t>
            </w:r>
          </w:p>
          <w:p w:rsidR="00255C01" w:rsidRPr="006C4624" w:rsidRDefault="00255C01" w:rsidP="006C4624">
            <w:pPr>
              <w:spacing w:before="120"/>
              <w:jc w:val="center"/>
              <w:rPr>
                <w:sz w:val="16"/>
                <w:szCs w:val="16"/>
              </w:rPr>
            </w:pP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6C4624">
            <w:r w:rsidRPr="00964CDD">
              <w:rPr>
                <w:i/>
              </w:rPr>
              <w:t>Сотрудничать</w:t>
            </w:r>
            <w:r w:rsidRPr="00964CDD">
              <w:t xml:space="preserve"> с товарищами при работе в паре</w:t>
            </w:r>
            <w:r>
              <w:t>.</w:t>
            </w:r>
          </w:p>
          <w:p w:rsidR="00255C01" w:rsidRPr="00964CDD" w:rsidRDefault="00255C01" w:rsidP="006C4624">
            <w:r w:rsidRPr="00964CDD">
              <w:rPr>
                <w:i/>
              </w:rPr>
              <w:t xml:space="preserve">Правильно использовать в речи </w:t>
            </w:r>
            <w:r w:rsidRPr="00964CDD">
              <w:t>названия выражений (сумма, разность, произведение, частное).</w:t>
            </w:r>
          </w:p>
          <w:p w:rsidR="00255C01" w:rsidRPr="00964CDD" w:rsidRDefault="00255C01" w:rsidP="006C4624">
            <w:pPr>
              <w:rPr>
                <w:iCs/>
              </w:rPr>
            </w:pPr>
            <w:r w:rsidRPr="00964CDD">
              <w:rPr>
                <w:i/>
                <w:iCs/>
              </w:rPr>
              <w:t xml:space="preserve">Определять порядок действий </w:t>
            </w:r>
            <w:r w:rsidRPr="00964CDD">
              <w:rPr>
                <w:iCs/>
              </w:rPr>
              <w:t>в выражен</w:t>
            </w:r>
            <w:r w:rsidRPr="00964CDD">
              <w:rPr>
                <w:iCs/>
              </w:rPr>
              <w:t>и</w:t>
            </w:r>
            <w:r w:rsidRPr="00964CDD">
              <w:rPr>
                <w:iCs/>
              </w:rPr>
              <w:t>ях без скобок.</w:t>
            </w:r>
            <w:r w:rsidRPr="00964CDD">
              <w:rPr>
                <w:i/>
                <w:iCs/>
              </w:rPr>
              <w:t xml:space="preserve"> Выполнять вычисления </w:t>
            </w:r>
            <w:r w:rsidRPr="00964CDD">
              <w:rPr>
                <w:iCs/>
              </w:rPr>
              <w:t>в н</w:t>
            </w:r>
            <w:r w:rsidRPr="00964CDD">
              <w:rPr>
                <w:iCs/>
              </w:rPr>
              <w:t>е</w:t>
            </w:r>
            <w:r w:rsidRPr="00964CDD">
              <w:rPr>
                <w:iCs/>
              </w:rPr>
              <w:t xml:space="preserve">сколько действий. </w:t>
            </w:r>
            <w:r w:rsidRPr="00964CDD">
              <w:rPr>
                <w:i/>
                <w:iCs/>
              </w:rPr>
              <w:t>Сравнивать</w:t>
            </w:r>
            <w:r w:rsidRPr="00964CDD">
              <w:rPr>
                <w:iCs/>
              </w:rPr>
              <w:t xml:space="preserve"> значения выражений.</w:t>
            </w:r>
          </w:p>
          <w:p w:rsidR="00255C01" w:rsidRPr="00964CDD" w:rsidRDefault="00255C01" w:rsidP="006C4624">
            <w:pPr>
              <w:rPr>
                <w:iCs/>
                <w:color w:val="C00000"/>
              </w:rPr>
            </w:pPr>
            <w:r w:rsidRPr="00964CDD">
              <w:rPr>
                <w:i/>
                <w:iCs/>
              </w:rPr>
              <w:t>Решать задачи</w:t>
            </w:r>
            <w:r w:rsidRPr="00964CDD">
              <w:rPr>
                <w:iCs/>
              </w:rPr>
              <w:t xml:space="preserve"> на все арифметические де</w:t>
            </w:r>
            <w:r w:rsidRPr="00964CDD">
              <w:rPr>
                <w:iCs/>
              </w:rPr>
              <w:t>й</w:t>
            </w:r>
            <w:r w:rsidRPr="00964CDD">
              <w:rPr>
                <w:iCs/>
              </w:rPr>
              <w:t>ствия.</w:t>
            </w:r>
          </w:p>
          <w:p w:rsidR="00255C01" w:rsidRPr="00964CDD" w:rsidRDefault="00255C01" w:rsidP="006C4624">
            <w:r w:rsidRPr="00964CDD">
              <w:rPr>
                <w:i/>
              </w:rPr>
              <w:t xml:space="preserve">Составлять задачи </w:t>
            </w:r>
            <w:r w:rsidRPr="00964CDD">
              <w:t>с опорой на схемы.</w:t>
            </w:r>
            <w:r w:rsidRPr="00964CDD">
              <w:rPr>
                <w:i/>
              </w:rPr>
              <w:t xml:space="preserve"> С</w:t>
            </w:r>
            <w:r w:rsidRPr="00964CDD">
              <w:rPr>
                <w:i/>
              </w:rPr>
              <w:t>о</w:t>
            </w:r>
            <w:r w:rsidRPr="00964CDD">
              <w:rPr>
                <w:i/>
              </w:rPr>
              <w:t>ставлять</w:t>
            </w:r>
            <w:r w:rsidRPr="00964CDD">
              <w:t xml:space="preserve"> выражения для решения задач. </w:t>
            </w:r>
            <w:r w:rsidRPr="00964CDD">
              <w:rPr>
                <w:i/>
              </w:rPr>
              <w:t>Сопоставлять</w:t>
            </w:r>
            <w:r w:rsidRPr="00964CDD">
              <w:t xml:space="preserve"> выражение с условием зад</w:t>
            </w:r>
            <w:r w:rsidRPr="00964CDD">
              <w:t>а</w:t>
            </w:r>
            <w:r w:rsidRPr="00964CDD">
              <w:t>чи.</w:t>
            </w:r>
          </w:p>
          <w:p w:rsidR="00255C01" w:rsidRPr="006C4624" w:rsidRDefault="00255C01" w:rsidP="006C4624">
            <w:pPr>
              <w:spacing w:before="120"/>
              <w:jc w:val="center"/>
              <w:rPr>
                <w:sz w:val="16"/>
                <w:szCs w:val="16"/>
              </w:rPr>
            </w:pP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6C4624">
            <w:r w:rsidRPr="00964CDD">
              <w:rPr>
                <w:i/>
              </w:rPr>
              <w:t>Сотрудничать</w:t>
            </w:r>
            <w:r w:rsidRPr="00964CDD">
              <w:t xml:space="preserve"> с товарищами при работе в паре</w:t>
            </w:r>
          </w:p>
          <w:p w:rsidR="00255C01" w:rsidRPr="00964CDD" w:rsidRDefault="00255C01" w:rsidP="006C4624">
            <w:r w:rsidRPr="00964CDD">
              <w:rPr>
                <w:i/>
              </w:rPr>
              <w:t xml:space="preserve">Правильно использовать в речи </w:t>
            </w:r>
            <w:r w:rsidRPr="00964CDD">
              <w:t>названия выражений и их компонентов.</w:t>
            </w:r>
          </w:p>
          <w:p w:rsidR="00255C01" w:rsidRPr="00964CDD" w:rsidRDefault="00255C01" w:rsidP="006C4624">
            <w:pPr>
              <w:rPr>
                <w:iCs/>
              </w:rPr>
            </w:pPr>
            <w:r w:rsidRPr="00964CDD">
              <w:rPr>
                <w:i/>
                <w:iCs/>
              </w:rPr>
              <w:t xml:space="preserve">Определять порядок действий </w:t>
            </w:r>
            <w:r w:rsidRPr="00964CDD">
              <w:rPr>
                <w:iCs/>
              </w:rPr>
              <w:t>в выражен</w:t>
            </w:r>
            <w:r w:rsidRPr="00964CDD">
              <w:rPr>
                <w:iCs/>
              </w:rPr>
              <w:t>и</w:t>
            </w:r>
            <w:r w:rsidRPr="00964CDD">
              <w:rPr>
                <w:iCs/>
              </w:rPr>
              <w:t>ях со скобками.</w:t>
            </w:r>
            <w:r w:rsidRPr="00964CDD">
              <w:rPr>
                <w:i/>
                <w:iCs/>
              </w:rPr>
              <w:t xml:space="preserve"> Выполнять вычисления </w:t>
            </w:r>
            <w:r w:rsidRPr="00964CDD">
              <w:rPr>
                <w:iCs/>
              </w:rPr>
              <w:t xml:space="preserve">в несколько действий. </w:t>
            </w:r>
            <w:r w:rsidRPr="00964CDD">
              <w:rPr>
                <w:i/>
                <w:iCs/>
              </w:rPr>
              <w:t>Сравнивать</w:t>
            </w:r>
            <w:r w:rsidRPr="00964CDD">
              <w:rPr>
                <w:iCs/>
              </w:rPr>
              <w:t xml:space="preserve"> значения выражений.</w:t>
            </w:r>
          </w:p>
          <w:p w:rsidR="00255C01" w:rsidRPr="00964CDD" w:rsidRDefault="00255C01" w:rsidP="006C4624">
            <w:pPr>
              <w:rPr>
                <w:iCs/>
              </w:rPr>
            </w:pPr>
            <w:r w:rsidRPr="00964CDD">
              <w:rPr>
                <w:i/>
                <w:iCs/>
              </w:rPr>
              <w:t>Группировать</w:t>
            </w:r>
            <w:r w:rsidRPr="00964CDD">
              <w:rPr>
                <w:iCs/>
              </w:rPr>
              <w:t xml:space="preserve"> слагаемые (множители) для рациональных вычислений.</w:t>
            </w:r>
          </w:p>
          <w:p w:rsidR="00255C01" w:rsidRPr="00964CDD" w:rsidRDefault="00255C01" w:rsidP="006C4624">
            <w:pPr>
              <w:rPr>
                <w:i/>
              </w:rPr>
            </w:pPr>
            <w:r w:rsidRPr="00964CDD">
              <w:rPr>
                <w:i/>
              </w:rPr>
              <w:t>Решать задачи</w:t>
            </w:r>
            <w:r w:rsidRPr="00964CDD">
              <w:t xml:space="preserve"> в 2 действия на нахождение произведения, деление на части и по с</w:t>
            </w:r>
            <w:r w:rsidRPr="00964CDD">
              <w:t>о</w:t>
            </w:r>
            <w:r w:rsidRPr="00964CDD">
              <w:t xml:space="preserve">держанию, нахождение суммы и остатка, на увеличение/уменьшение </w:t>
            </w:r>
            <w:r w:rsidRPr="00964CDD">
              <w:rPr>
                <w:b/>
              </w:rPr>
              <w:t>в</w:t>
            </w:r>
            <w:r w:rsidRPr="00964CDD">
              <w:t xml:space="preserve"> несколько раз, разностное сравнение.</w:t>
            </w:r>
          </w:p>
          <w:p w:rsidR="00255C01" w:rsidRPr="00964CDD" w:rsidRDefault="00255C01" w:rsidP="006C4624">
            <w:r w:rsidRPr="00964CDD">
              <w:rPr>
                <w:i/>
              </w:rPr>
              <w:t>Сопоставлять</w:t>
            </w:r>
            <w:r w:rsidRPr="00964CDD">
              <w:t xml:space="preserve"> выражение с условием </w:t>
            </w:r>
          </w:p>
          <w:p w:rsidR="00255C01" w:rsidRPr="00964CDD" w:rsidRDefault="00255C01" w:rsidP="006C4624">
            <w:r w:rsidRPr="00964CDD">
              <w:t>задачи.</w:t>
            </w:r>
          </w:p>
          <w:p w:rsidR="00255C01" w:rsidRPr="00964CDD" w:rsidRDefault="00255C01" w:rsidP="006C4624">
            <w:r w:rsidRPr="00964CDD">
              <w:rPr>
                <w:i/>
              </w:rPr>
              <w:t>Составлять</w:t>
            </w:r>
            <w:r w:rsidRPr="00964CDD">
              <w:t xml:space="preserve"> выражения для решения задач разными способами. </w:t>
            </w:r>
          </w:p>
          <w:p w:rsidR="00255C01" w:rsidRPr="006C4624" w:rsidRDefault="00255C01" w:rsidP="006C4624">
            <w:pPr>
              <w:spacing w:before="120"/>
              <w:jc w:val="center"/>
              <w:rPr>
                <w:sz w:val="16"/>
                <w:szCs w:val="16"/>
              </w:rPr>
            </w:pP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  <w:r w:rsidRPr="006C4624">
              <w:rPr>
                <w:iCs/>
                <w:sz w:val="16"/>
                <w:szCs w:val="16"/>
              </w:rPr>
              <w:sym w:font="Wingdings" w:char="F0AC"/>
            </w:r>
          </w:p>
          <w:p w:rsidR="00255C01" w:rsidRPr="00964CDD" w:rsidRDefault="00255C01" w:rsidP="006C4624">
            <w:r w:rsidRPr="00964CDD">
              <w:rPr>
                <w:i/>
              </w:rPr>
              <w:t xml:space="preserve">Наблюдать </w:t>
            </w:r>
            <w:r w:rsidRPr="00964CDD">
              <w:t>за изменением значения выр</w:t>
            </w:r>
            <w:r w:rsidRPr="00964CDD">
              <w:t>а</w:t>
            </w:r>
            <w:r w:rsidRPr="00964CDD">
              <w:t>жений в зависимости от наличия и места скобок.</w:t>
            </w:r>
          </w:p>
          <w:p w:rsidR="00255C01" w:rsidRPr="00964CDD" w:rsidRDefault="00255C01" w:rsidP="006C4624">
            <w:r w:rsidRPr="00964CDD">
              <w:rPr>
                <w:i/>
              </w:rPr>
              <w:t>Контролировать</w:t>
            </w:r>
            <w:r w:rsidRPr="00964CDD">
              <w:t xml:space="preserve"> выполнение вычислений в несколько действий.</w:t>
            </w:r>
          </w:p>
          <w:p w:rsidR="00255C01" w:rsidRPr="00964CDD" w:rsidRDefault="00255C01" w:rsidP="006C4624">
            <w:r w:rsidRPr="00964CDD">
              <w:rPr>
                <w:i/>
              </w:rPr>
              <w:t>Сотрудничать</w:t>
            </w:r>
            <w:r w:rsidRPr="00964CDD">
              <w:t xml:space="preserve"> с товарищами при работе в паре.</w:t>
            </w:r>
          </w:p>
          <w:p w:rsidR="00255C01" w:rsidRPr="00964CDD" w:rsidRDefault="00255C01" w:rsidP="006C4624">
            <w:r w:rsidRPr="00964CDD">
              <w:rPr>
                <w:i/>
              </w:rPr>
              <w:t xml:space="preserve">Выбирать </w:t>
            </w:r>
            <w:r w:rsidRPr="00964CDD">
              <w:t>задания из вариативной части.</w:t>
            </w:r>
          </w:p>
          <w:p w:rsidR="00255C01" w:rsidRPr="00964CDD" w:rsidRDefault="00255C01" w:rsidP="006C4624">
            <w:r w:rsidRPr="00964CDD">
              <w:rPr>
                <w:i/>
              </w:rPr>
              <w:t xml:space="preserve">Пользоваться справочными материалами </w:t>
            </w:r>
            <w:r w:rsidRPr="00964CDD">
              <w:t>в конце учебника (таблицей сложения, та</w:t>
            </w:r>
            <w:r w:rsidRPr="00964CDD">
              <w:t>б</w:t>
            </w:r>
            <w:r w:rsidRPr="00964CDD">
              <w:t>лицей умножения,</w:t>
            </w:r>
            <w:r w:rsidRPr="00964CDD">
              <w:rPr>
                <w:i/>
              </w:rPr>
              <w:t xml:space="preserve"> </w:t>
            </w:r>
            <w:r w:rsidRPr="00964CDD">
              <w:t xml:space="preserve">именным указателем) </w:t>
            </w:r>
          </w:p>
        </w:tc>
        <w:tc>
          <w:tcPr>
            <w:tcW w:w="769" w:type="pct"/>
            <w:vMerge w:val="restart"/>
          </w:tcPr>
          <w:p w:rsidR="00255C01" w:rsidRPr="00BD1559" w:rsidRDefault="00255C01" w:rsidP="00BD1559">
            <w:r>
              <w:rPr>
                <w:iCs/>
              </w:rPr>
              <w:t>ИКТ Презентация «</w:t>
            </w:r>
            <w:r w:rsidRPr="006C4624">
              <w:t>Переместительные законы сложения и умножения</w:t>
            </w:r>
            <w:r>
              <w:rPr>
                <w:iCs/>
              </w:rPr>
              <w:t>»</w:t>
            </w:r>
          </w:p>
          <w:p w:rsidR="00255C01" w:rsidRPr="00964CDD" w:rsidRDefault="00255C01" w:rsidP="00373A01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2</w:t>
            </w:r>
            <w:r>
              <w:rPr>
                <w:bCs/>
              </w:rPr>
              <w:t>2.</w:t>
            </w:r>
            <w:r w:rsidRPr="00964CDD">
              <w:rPr>
                <w:bCs/>
              </w:rPr>
              <w:t>04.</w:t>
            </w:r>
          </w:p>
        </w:tc>
        <w:tc>
          <w:tcPr>
            <w:tcW w:w="205" w:type="pct"/>
          </w:tcPr>
          <w:p w:rsidR="00255C01" w:rsidRPr="00964CDD" w:rsidRDefault="00255C01" w:rsidP="000A33C0"/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Сложение и у</w:t>
            </w:r>
            <w:r w:rsidRPr="006C4624">
              <w:t>м</w:t>
            </w:r>
            <w:r w:rsidRPr="006C4624">
              <w:t>ножение с числ</w:t>
            </w:r>
            <w:r w:rsidRPr="006C4624">
              <w:t>а</w:t>
            </w:r>
            <w:r w:rsidRPr="006C4624">
              <w:t>ми 0 и 1</w:t>
            </w:r>
            <w:r>
              <w:t>.</w:t>
            </w:r>
          </w:p>
          <w:p w:rsidR="00255C01" w:rsidRPr="00964CDD" w:rsidRDefault="00255C01" w:rsidP="006C4624">
            <w:pPr>
              <w:rPr>
                <w:b/>
                <w:i/>
              </w:rPr>
            </w:pPr>
            <w:r w:rsidRPr="006C4624">
              <w:t>(У. стр. 108 – 109)</w:t>
            </w: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47737">
            <w:r w:rsidRPr="00964CDD">
              <w:t>Повторение и обобщение знаний о правилах сложения и умнож</w:t>
            </w:r>
            <w:r w:rsidRPr="00964CDD">
              <w:t>е</w:t>
            </w:r>
            <w:r w:rsidRPr="00964CDD">
              <w:t>ния с числами 0 и 1</w:t>
            </w:r>
            <w:r>
              <w:t>.</w:t>
            </w:r>
            <w:r w:rsidRPr="00964CDD">
              <w:t xml:space="preserve"> 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914E3">
            <w:pPr>
              <w:spacing w:line="276" w:lineRule="auto"/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pPr>
              <w:rPr>
                <w:bCs/>
              </w:rPr>
            </w:pPr>
            <w:r w:rsidRPr="00964CDD">
              <w:rPr>
                <w:bCs/>
              </w:rPr>
              <w:t>2</w:t>
            </w:r>
            <w:r>
              <w:rPr>
                <w:bCs/>
              </w:rPr>
              <w:t>3</w:t>
            </w:r>
            <w:r w:rsidRPr="00964CDD">
              <w:rPr>
                <w:bCs/>
              </w:rPr>
              <w:t>.04.</w:t>
            </w:r>
          </w:p>
        </w:tc>
        <w:tc>
          <w:tcPr>
            <w:tcW w:w="205" w:type="pct"/>
          </w:tcPr>
          <w:p w:rsidR="00255C01" w:rsidRPr="00964CDD" w:rsidRDefault="00255C01" w:rsidP="000A33C0"/>
        </w:tc>
        <w:tc>
          <w:tcPr>
            <w:tcW w:w="651" w:type="pct"/>
            <w:gridSpan w:val="4"/>
          </w:tcPr>
          <w:p w:rsidR="00255C01" w:rsidRDefault="00255C01" w:rsidP="006C4624">
            <w:pPr>
              <w:ind w:hanging="8"/>
            </w:pPr>
            <w:r w:rsidRPr="006C4624">
              <w:t>Вычитание и д</w:t>
            </w:r>
            <w:r w:rsidRPr="006C4624">
              <w:t>е</w:t>
            </w:r>
            <w:r w:rsidRPr="006C4624">
              <w:t>ление</w:t>
            </w:r>
            <w:r>
              <w:t>.</w:t>
            </w:r>
          </w:p>
          <w:p w:rsidR="00255C01" w:rsidRPr="006C4624" w:rsidRDefault="00255C01" w:rsidP="006C4624">
            <w:pPr>
              <w:ind w:hanging="8"/>
            </w:pPr>
            <w:r w:rsidRPr="006C4624">
              <w:t>(У. стр. 110 – 111)</w:t>
            </w:r>
          </w:p>
          <w:p w:rsidR="00255C01" w:rsidRPr="00964CDD" w:rsidRDefault="00255C01" w:rsidP="00047737">
            <w:pPr>
              <w:ind w:left="720" w:hanging="720"/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47737">
            <w:r w:rsidRPr="00964CDD">
              <w:t>Повторение и обобщение знаний о вычитании и делении как де</w:t>
            </w:r>
            <w:r w:rsidRPr="00964CDD">
              <w:t>й</w:t>
            </w:r>
            <w:r w:rsidRPr="00964CDD">
              <w:t>ствиях, обратных сложению и умножению. Формирование представлений об обратных з</w:t>
            </w:r>
            <w:r w:rsidRPr="00964CDD">
              <w:t>а</w:t>
            </w:r>
            <w:r w:rsidRPr="00964CDD">
              <w:t>дачах. Отработка вычислител</w:t>
            </w:r>
            <w:r w:rsidRPr="00964CDD">
              <w:t>ь</w:t>
            </w:r>
            <w:r w:rsidRPr="00964CDD">
              <w:t>ных навыков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914E3">
            <w:pPr>
              <w:spacing w:line="276" w:lineRule="auto"/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2</w:t>
            </w:r>
            <w:r>
              <w:rPr>
                <w:bCs/>
              </w:rPr>
              <w:t>4.</w:t>
            </w:r>
            <w:r w:rsidRPr="00964CDD">
              <w:rPr>
                <w:bCs/>
              </w:rPr>
              <w:t>04.</w:t>
            </w:r>
          </w:p>
        </w:tc>
        <w:tc>
          <w:tcPr>
            <w:tcW w:w="205" w:type="pct"/>
          </w:tcPr>
          <w:p w:rsidR="00255C01" w:rsidRPr="00964CDD" w:rsidRDefault="00255C01" w:rsidP="000A33C0"/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Выражения</w:t>
            </w:r>
            <w:r>
              <w:t>.</w:t>
            </w:r>
          </w:p>
          <w:p w:rsidR="00255C01" w:rsidRPr="006C4624" w:rsidRDefault="00255C01" w:rsidP="006C4624">
            <w:pPr>
              <w:rPr>
                <w:b/>
                <w:i/>
              </w:rPr>
            </w:pPr>
            <w:r>
              <w:rPr>
                <w:b/>
                <w:i/>
              </w:rPr>
              <w:t>Математич</w:t>
            </w:r>
            <w:r>
              <w:rPr>
                <w:b/>
                <w:i/>
              </w:rPr>
              <w:t>е</w:t>
            </w:r>
            <w:r>
              <w:rPr>
                <w:b/>
                <w:i/>
              </w:rPr>
              <w:t>ский диктант.</w:t>
            </w:r>
          </w:p>
          <w:p w:rsidR="00255C01" w:rsidRPr="006C4624" w:rsidRDefault="00255C01" w:rsidP="006C4624">
            <w:r w:rsidRPr="006C4624">
              <w:t>(У. стр. 112 – 113)</w:t>
            </w:r>
          </w:p>
          <w:p w:rsidR="00255C01" w:rsidRPr="00964CDD" w:rsidRDefault="00255C01" w:rsidP="00047737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47737">
            <w:r w:rsidRPr="00964CDD">
              <w:t>Повторение названий компоне</w:t>
            </w:r>
            <w:r w:rsidRPr="00964CDD">
              <w:t>н</w:t>
            </w:r>
            <w:r w:rsidRPr="00964CDD">
              <w:t>тов сложения, умножения и в</w:t>
            </w:r>
            <w:r w:rsidRPr="00964CDD">
              <w:t>ы</w:t>
            </w:r>
            <w:r w:rsidRPr="00964CDD">
              <w:t>читания. Знакомство с названи</w:t>
            </w:r>
            <w:r w:rsidRPr="00964CDD">
              <w:t>я</w:t>
            </w:r>
            <w:r w:rsidRPr="00964CDD">
              <w:t>ми компонентов деления. Прав</w:t>
            </w:r>
            <w:r w:rsidRPr="00964CDD">
              <w:t>и</w:t>
            </w:r>
            <w:r w:rsidRPr="00964CDD">
              <w:t>ла деления числа 0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914E3">
            <w:pPr>
              <w:spacing w:line="276" w:lineRule="auto"/>
              <w:rPr>
                <w:b/>
              </w:rPr>
            </w:pPr>
          </w:p>
        </w:tc>
        <w:tc>
          <w:tcPr>
            <w:tcW w:w="769" w:type="pct"/>
            <w:vMerge w:val="restart"/>
          </w:tcPr>
          <w:p w:rsidR="00255C01" w:rsidRPr="00BD1559" w:rsidRDefault="00255C01" w:rsidP="009B2E74">
            <w:pPr>
              <w:spacing w:line="288" w:lineRule="auto"/>
            </w:pPr>
            <w:r w:rsidRPr="00BD1559">
              <w:rPr>
                <w:i/>
              </w:rPr>
              <w:t>ИКТ:</w:t>
            </w:r>
            <w:r w:rsidRPr="00BD1559">
              <w:t xml:space="preserve">    ИД «Выр</w:t>
            </w:r>
            <w:r w:rsidRPr="00BD1559">
              <w:t>а</w:t>
            </w:r>
            <w:r w:rsidRPr="00BD1559">
              <w:t>жения»</w:t>
            </w:r>
          </w:p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28.</w:t>
            </w:r>
            <w:r w:rsidRPr="00964CDD">
              <w:rPr>
                <w:bCs/>
              </w:rPr>
              <w:t>04.</w:t>
            </w:r>
          </w:p>
        </w:tc>
        <w:tc>
          <w:tcPr>
            <w:tcW w:w="205" w:type="pct"/>
          </w:tcPr>
          <w:p w:rsidR="00255C01" w:rsidRPr="00964CDD" w:rsidRDefault="00255C01" w:rsidP="000A33C0"/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Порядок дейс</w:t>
            </w:r>
            <w:r w:rsidRPr="006C4624">
              <w:t>т</w:t>
            </w:r>
            <w:r w:rsidRPr="006C4624">
              <w:t>вий в выражении без скобок</w:t>
            </w:r>
            <w:r>
              <w:t>.</w:t>
            </w:r>
            <w:r w:rsidRPr="006C4624">
              <w:t xml:space="preserve"> </w:t>
            </w:r>
          </w:p>
          <w:p w:rsidR="00255C01" w:rsidRPr="006C4624" w:rsidRDefault="00255C01" w:rsidP="006C4624">
            <w:r w:rsidRPr="006C4624">
              <w:t>(У. стр. 114 – 115)</w:t>
            </w:r>
          </w:p>
          <w:p w:rsidR="00255C01" w:rsidRPr="00964CDD" w:rsidRDefault="00255C01" w:rsidP="00047737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47737">
            <w:r w:rsidRPr="00964CDD">
              <w:t>Обобщение знаний о правилах действий в выражениях без ск</w:t>
            </w:r>
            <w:r w:rsidRPr="00964CDD">
              <w:t>о</w:t>
            </w:r>
            <w:r w:rsidRPr="00964CDD">
              <w:t>бок. Пропедевтика решения те</w:t>
            </w:r>
            <w:r w:rsidRPr="00964CDD">
              <w:t>к</w:t>
            </w:r>
            <w:r w:rsidRPr="00964CDD">
              <w:t>стовых задач с помощью соста</w:t>
            </w:r>
            <w:r w:rsidRPr="00964CDD">
              <w:t>в</w:t>
            </w:r>
            <w:r w:rsidRPr="00964CDD">
              <w:t>ления выражения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914E3">
            <w:pPr>
              <w:spacing w:line="276" w:lineRule="auto"/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591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29.04.</w:t>
            </w:r>
          </w:p>
        </w:tc>
        <w:tc>
          <w:tcPr>
            <w:tcW w:w="205" w:type="pct"/>
          </w:tcPr>
          <w:p w:rsidR="00255C01" w:rsidRPr="00964CDD" w:rsidRDefault="00255C01" w:rsidP="000A33C0"/>
        </w:tc>
        <w:tc>
          <w:tcPr>
            <w:tcW w:w="651" w:type="pct"/>
            <w:gridSpan w:val="4"/>
            <w:vMerge w:val="restart"/>
          </w:tcPr>
          <w:p w:rsidR="00255C01" w:rsidRPr="006C4624" w:rsidRDefault="00255C01" w:rsidP="006C4624">
            <w:r w:rsidRPr="006C4624">
              <w:t>Составление в</w:t>
            </w:r>
            <w:r w:rsidRPr="006C4624">
              <w:t>ы</w:t>
            </w:r>
            <w:r w:rsidRPr="006C4624">
              <w:t>ражения при р</w:t>
            </w:r>
            <w:r w:rsidRPr="006C4624">
              <w:t>е</w:t>
            </w:r>
            <w:r w:rsidRPr="006C4624">
              <w:t>шении задачи</w:t>
            </w:r>
            <w:r>
              <w:t>.</w:t>
            </w:r>
            <w:r w:rsidRPr="006C4624">
              <w:t xml:space="preserve"> </w:t>
            </w:r>
          </w:p>
          <w:p w:rsidR="00255C01" w:rsidRPr="006C4624" w:rsidRDefault="00255C01" w:rsidP="006C4624">
            <w:pPr>
              <w:rPr>
                <w:i/>
              </w:rPr>
            </w:pPr>
            <w:r w:rsidRPr="006C4624">
              <w:t>(У. стр. 116 -117)</w:t>
            </w:r>
            <w:r w:rsidRPr="006C4624">
              <w:rPr>
                <w:i/>
              </w:rPr>
              <w:t xml:space="preserve"> </w:t>
            </w:r>
          </w:p>
          <w:p w:rsidR="00255C01" w:rsidRPr="00964CDD" w:rsidRDefault="00255C01" w:rsidP="00373A01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Merge w:val="restart"/>
          </w:tcPr>
          <w:p w:rsidR="00255C01" w:rsidRPr="00964CDD" w:rsidRDefault="00255C01" w:rsidP="00373A01">
            <w:r w:rsidRPr="00964CDD">
              <w:t>Формирование умений выпо</w:t>
            </w:r>
            <w:r w:rsidRPr="00964CDD">
              <w:t>л</w:t>
            </w:r>
            <w:r w:rsidRPr="00964CDD">
              <w:t>нять вычисления в выражениях без скобок. Пропедевтика реш</w:t>
            </w:r>
            <w:r w:rsidRPr="00964CDD">
              <w:t>е</w:t>
            </w:r>
            <w:r w:rsidRPr="00964CDD">
              <w:t>ния текстовых задач с помощью составления выражения</w:t>
            </w:r>
            <w:r>
              <w:t>.</w:t>
            </w:r>
          </w:p>
        </w:tc>
        <w:tc>
          <w:tcPr>
            <w:tcW w:w="265" w:type="pct"/>
            <w:gridSpan w:val="3"/>
            <w:vMerge w:val="restart"/>
          </w:tcPr>
          <w:p w:rsidR="00255C01" w:rsidRPr="00964CDD" w:rsidRDefault="00255C01" w:rsidP="006C4624">
            <w:pPr>
              <w:jc w:val="center"/>
            </w:pPr>
            <w:r w:rsidRPr="00964CDD">
              <w:t>2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0914E3">
            <w:pPr>
              <w:spacing w:line="276" w:lineRule="auto"/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70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3</w:t>
            </w:r>
            <w:r>
              <w:rPr>
                <w:bCs/>
              </w:rPr>
              <w:t>0.</w:t>
            </w:r>
            <w:r w:rsidRPr="00964CDD">
              <w:rPr>
                <w:bCs/>
              </w:rPr>
              <w:t>0</w:t>
            </w:r>
            <w:r>
              <w:rPr>
                <w:bCs/>
              </w:rPr>
              <w:t>4</w:t>
            </w:r>
            <w:r w:rsidRPr="00964CDD">
              <w:rPr>
                <w:bCs/>
              </w:rPr>
              <w:t>.</w:t>
            </w:r>
          </w:p>
        </w:tc>
        <w:tc>
          <w:tcPr>
            <w:tcW w:w="205" w:type="pct"/>
          </w:tcPr>
          <w:p w:rsidR="00255C01" w:rsidRPr="00964CDD" w:rsidRDefault="00255C01" w:rsidP="000A33C0"/>
        </w:tc>
        <w:tc>
          <w:tcPr>
            <w:tcW w:w="651" w:type="pct"/>
            <w:gridSpan w:val="4"/>
            <w:vMerge/>
          </w:tcPr>
          <w:p w:rsidR="00255C01" w:rsidRPr="00964CDD" w:rsidRDefault="00255C01" w:rsidP="00047737"/>
        </w:tc>
        <w:tc>
          <w:tcPr>
            <w:tcW w:w="1151" w:type="pct"/>
            <w:gridSpan w:val="2"/>
            <w:vMerge/>
            <w:vAlign w:val="center"/>
          </w:tcPr>
          <w:p w:rsidR="00255C01" w:rsidRPr="00964CDD" w:rsidRDefault="00255C01" w:rsidP="00047737"/>
        </w:tc>
        <w:tc>
          <w:tcPr>
            <w:tcW w:w="265" w:type="pct"/>
            <w:gridSpan w:val="3"/>
            <w:vMerge/>
          </w:tcPr>
          <w:p w:rsidR="00255C01" w:rsidRPr="00964CDD" w:rsidRDefault="00255C01" w:rsidP="006F1112"/>
        </w:tc>
        <w:tc>
          <w:tcPr>
            <w:tcW w:w="1487" w:type="pct"/>
            <w:gridSpan w:val="2"/>
            <w:vMerge/>
          </w:tcPr>
          <w:p w:rsidR="00255C01" w:rsidRPr="00964CDD" w:rsidRDefault="00255C01" w:rsidP="000914E3">
            <w:pPr>
              <w:spacing w:line="276" w:lineRule="auto"/>
            </w:pPr>
          </w:p>
        </w:tc>
        <w:tc>
          <w:tcPr>
            <w:tcW w:w="769" w:type="pct"/>
            <w:vMerge/>
          </w:tcPr>
          <w:p w:rsidR="00255C01" w:rsidRPr="00964CDD" w:rsidRDefault="00255C01" w:rsidP="00373A01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05.</w:t>
            </w:r>
            <w:r w:rsidRPr="00964CDD">
              <w:rPr>
                <w:bCs/>
              </w:rPr>
              <w:t>05.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Default="00255C01" w:rsidP="006C4624">
            <w:r w:rsidRPr="006C4624">
              <w:t>Выражения со скобками</w:t>
            </w:r>
            <w:r>
              <w:t>.</w:t>
            </w:r>
          </w:p>
          <w:p w:rsidR="00255C01" w:rsidRPr="006C4624" w:rsidRDefault="00255C01" w:rsidP="006C4624">
            <w:r w:rsidRPr="006C4624">
              <w:t>(У. стр. 118 – 119)</w:t>
            </w:r>
          </w:p>
          <w:p w:rsidR="00255C01" w:rsidRPr="00964CDD" w:rsidRDefault="00255C01" w:rsidP="00373A01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373A01">
            <w:r w:rsidRPr="00964CDD">
              <w:t>Знакомство с выражениями, с</w:t>
            </w:r>
            <w:r w:rsidRPr="00964CDD">
              <w:t>о</w:t>
            </w:r>
            <w:r w:rsidRPr="00964CDD">
              <w:t>держащими скобки. Формиров</w:t>
            </w:r>
            <w:r w:rsidRPr="00964CDD">
              <w:t>а</w:t>
            </w:r>
            <w:r w:rsidRPr="00964CDD">
              <w:t>ние первоначальных представл</w:t>
            </w:r>
            <w:r w:rsidRPr="00964CDD">
              <w:t>е</w:t>
            </w:r>
            <w:r w:rsidRPr="00964CDD">
              <w:t>ний о порядке действий в выр</w:t>
            </w:r>
            <w:r w:rsidRPr="00964CDD">
              <w:t>а</w:t>
            </w:r>
            <w:r w:rsidRPr="00964CDD">
              <w:t>жениях со скобками. Пропеде</w:t>
            </w:r>
            <w:r w:rsidRPr="00964CDD">
              <w:t>в</w:t>
            </w:r>
            <w:r w:rsidRPr="00964CDD">
              <w:t>тика решения текстовых задач с помощью составления выраж</w:t>
            </w:r>
            <w:r w:rsidRPr="00964CDD">
              <w:t>е</w:t>
            </w:r>
            <w:r w:rsidRPr="00964CDD">
              <w:t>ния.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06.</w:t>
            </w:r>
            <w:r w:rsidRPr="00964CDD">
              <w:rPr>
                <w:bCs/>
              </w:rPr>
              <w:t>05.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Порядок дейс</w:t>
            </w:r>
            <w:r w:rsidRPr="006C4624">
              <w:t>т</w:t>
            </w:r>
            <w:r w:rsidRPr="006C4624">
              <w:t>вий в выражении со скобками</w:t>
            </w:r>
            <w:r>
              <w:t>.</w:t>
            </w:r>
          </w:p>
          <w:p w:rsidR="00255C01" w:rsidRPr="006C4624" w:rsidRDefault="00255C01" w:rsidP="006C4624">
            <w:r>
              <w:t xml:space="preserve"> (У.</w:t>
            </w:r>
            <w:r w:rsidRPr="006C4624">
              <w:t>стр. 120 – 123)</w:t>
            </w:r>
          </w:p>
          <w:p w:rsidR="00255C01" w:rsidRPr="00964CDD" w:rsidRDefault="00255C01" w:rsidP="00047737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47737">
            <w:r w:rsidRPr="00964CDD">
              <w:t>Формирование умений выпо</w:t>
            </w:r>
            <w:r w:rsidRPr="00964CDD">
              <w:t>л</w:t>
            </w:r>
            <w:r w:rsidRPr="00964CDD">
              <w:t>нять вычисления. Пропедевтика решения текстовых задач с п</w:t>
            </w:r>
            <w:r w:rsidRPr="00964CDD">
              <w:t>о</w:t>
            </w:r>
            <w:r w:rsidRPr="00964CDD">
              <w:t>мощью составления выражения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>
            <w:pPr>
              <w:rPr>
                <w:bCs/>
              </w:rPr>
            </w:pPr>
            <w:r>
              <w:rPr>
                <w:bCs/>
              </w:rPr>
              <w:t>07.</w:t>
            </w:r>
            <w:r w:rsidRPr="00964CDD">
              <w:rPr>
                <w:bCs/>
              </w:rPr>
              <w:t>05.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Сравнение знач</w:t>
            </w:r>
            <w:r w:rsidRPr="006C4624">
              <w:t>е</w:t>
            </w:r>
            <w:r w:rsidRPr="006C4624">
              <w:t>ний выражений</w:t>
            </w:r>
            <w:r>
              <w:t>.</w:t>
            </w:r>
            <w:r w:rsidRPr="006C4624">
              <w:t xml:space="preserve"> (У. стр. 124 – 125)</w:t>
            </w:r>
          </w:p>
          <w:p w:rsidR="00255C01" w:rsidRPr="00964CDD" w:rsidRDefault="00255C01" w:rsidP="00047737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47737">
            <w:r w:rsidRPr="00964CDD">
              <w:t>Формирование умений выпо</w:t>
            </w:r>
            <w:r w:rsidRPr="00964CDD">
              <w:t>л</w:t>
            </w:r>
            <w:r w:rsidRPr="00964CDD">
              <w:t>нять вычисления. Пропедевтика решения текстовых задач с п</w:t>
            </w:r>
            <w:r w:rsidRPr="00964CDD">
              <w:t>о</w:t>
            </w:r>
            <w:r w:rsidRPr="00964CDD">
              <w:t>мощью составления выражения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r>
              <w:rPr>
                <w:bCs/>
              </w:rPr>
              <w:t>08.</w:t>
            </w:r>
            <w:r w:rsidRPr="00964CDD">
              <w:rPr>
                <w:bCs/>
              </w:rPr>
              <w:t>05.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Сочетательные законы сложения и умножения</w:t>
            </w:r>
            <w:r>
              <w:t>.</w:t>
            </w:r>
            <w:r w:rsidRPr="006C4624">
              <w:t xml:space="preserve"> </w:t>
            </w:r>
          </w:p>
          <w:p w:rsidR="00255C01" w:rsidRPr="006C4624" w:rsidRDefault="00255C01" w:rsidP="006C4624">
            <w:r w:rsidRPr="006C4624">
              <w:t>(У. стр. 126 – 127)</w:t>
            </w:r>
          </w:p>
          <w:p w:rsidR="00255C01" w:rsidRPr="00964CDD" w:rsidRDefault="00255C01" w:rsidP="00047737">
            <w:pPr>
              <w:rPr>
                <w:b/>
                <w:i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047737">
            <w:r w:rsidRPr="00964CDD">
              <w:t>Обобщение накопленного опыта вычислений. Знакомство с соч</w:t>
            </w:r>
            <w:r w:rsidRPr="00964CDD">
              <w:t>е</w:t>
            </w:r>
            <w:r w:rsidRPr="00964CDD">
              <w:t>тательными законами сложения и умножения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r w:rsidRPr="00964CDD">
              <w:rPr>
                <w:bCs/>
              </w:rPr>
              <w:t>1</w:t>
            </w:r>
            <w:r>
              <w:rPr>
                <w:bCs/>
              </w:rPr>
              <w:t>2.</w:t>
            </w:r>
            <w:r w:rsidRPr="00964CDD">
              <w:rPr>
                <w:bCs/>
              </w:rPr>
              <w:t>05.</w:t>
            </w:r>
          </w:p>
        </w:tc>
        <w:tc>
          <w:tcPr>
            <w:tcW w:w="205" w:type="pct"/>
          </w:tcPr>
          <w:p w:rsidR="00255C01" w:rsidRPr="00964CDD" w:rsidRDefault="00255C01"/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Решение задач с помощью соста</w:t>
            </w:r>
            <w:r w:rsidRPr="006C4624">
              <w:t>в</w:t>
            </w:r>
            <w:r w:rsidRPr="006C4624">
              <w:t>ления выраж</w:t>
            </w:r>
            <w:r w:rsidRPr="006C4624">
              <w:t>е</w:t>
            </w:r>
            <w:r w:rsidRPr="006C4624">
              <w:t>ний</w:t>
            </w:r>
            <w:r>
              <w:t>.</w:t>
            </w:r>
            <w:r w:rsidRPr="006C4624">
              <w:t xml:space="preserve"> </w:t>
            </w:r>
          </w:p>
          <w:p w:rsidR="00255C01" w:rsidRPr="00964CDD" w:rsidRDefault="00255C01" w:rsidP="006C4624">
            <w:pPr>
              <w:rPr>
                <w:b/>
              </w:rPr>
            </w:pPr>
            <w:r w:rsidRPr="006C4624">
              <w:t>(У. стр. 128 -129)</w:t>
            </w:r>
          </w:p>
        </w:tc>
        <w:tc>
          <w:tcPr>
            <w:tcW w:w="1151" w:type="pct"/>
            <w:gridSpan w:val="2"/>
            <w:vAlign w:val="center"/>
          </w:tcPr>
          <w:p w:rsidR="00255C01" w:rsidRPr="00964CDD" w:rsidRDefault="00255C01" w:rsidP="00373A01">
            <w:pPr>
              <w:rPr>
                <w:b/>
              </w:rPr>
            </w:pPr>
            <w:r w:rsidRPr="00964CDD">
              <w:t>Пропедевтика решения текст</w:t>
            </w:r>
            <w:r w:rsidRPr="00964CDD">
              <w:t>о</w:t>
            </w:r>
            <w:r w:rsidRPr="00964CDD">
              <w:t>вых задач с помощью составл</w:t>
            </w:r>
            <w:r w:rsidRPr="00964CDD">
              <w:t>е</w:t>
            </w:r>
            <w:r w:rsidRPr="00964CDD">
              <w:t>ния выражения</w:t>
            </w:r>
            <w:r>
              <w:t>.</w:t>
            </w: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353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pPr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3.</w:t>
            </w:r>
            <w:r w:rsidRPr="00964CDD">
              <w:rPr>
                <w:bCs/>
              </w:rPr>
              <w:t>05.</w:t>
            </w:r>
          </w:p>
        </w:tc>
        <w:tc>
          <w:tcPr>
            <w:tcW w:w="205" w:type="pct"/>
          </w:tcPr>
          <w:p w:rsidR="00255C01" w:rsidRPr="00964CDD" w:rsidRDefault="00255C01">
            <w:pPr>
              <w:rPr>
                <w:bCs/>
              </w:rPr>
            </w:pPr>
          </w:p>
        </w:tc>
        <w:tc>
          <w:tcPr>
            <w:tcW w:w="651" w:type="pct"/>
            <w:gridSpan w:val="4"/>
          </w:tcPr>
          <w:p w:rsidR="00255C01" w:rsidRDefault="00255C01" w:rsidP="00373A01">
            <w:pPr>
              <w:rPr>
                <w:b/>
              </w:rPr>
            </w:pPr>
            <w:r w:rsidRPr="006C4624">
              <w:rPr>
                <w:b/>
              </w:rPr>
              <w:t>Итоговая диа</w:t>
            </w:r>
            <w:r w:rsidRPr="006C4624">
              <w:rPr>
                <w:b/>
              </w:rPr>
              <w:t>г</w:t>
            </w:r>
            <w:r w:rsidRPr="006C4624">
              <w:rPr>
                <w:b/>
              </w:rPr>
              <w:t>ностическая р</w:t>
            </w:r>
            <w:r w:rsidRPr="006C4624">
              <w:rPr>
                <w:b/>
              </w:rPr>
              <w:t>а</w:t>
            </w:r>
            <w:r w:rsidRPr="006C4624">
              <w:rPr>
                <w:b/>
              </w:rPr>
              <w:t>бота.</w:t>
            </w:r>
          </w:p>
          <w:p w:rsidR="00255C01" w:rsidRPr="006C4624" w:rsidRDefault="00255C01" w:rsidP="00373A01">
            <w:r>
              <w:t>(ТКР стр.24-27)</w:t>
            </w:r>
          </w:p>
        </w:tc>
        <w:tc>
          <w:tcPr>
            <w:tcW w:w="1151" w:type="pct"/>
            <w:gridSpan w:val="2"/>
          </w:tcPr>
          <w:p w:rsidR="00255C01" w:rsidRPr="00964CDD" w:rsidRDefault="00255C01" w:rsidP="00373A01">
            <w:pPr>
              <w:rPr>
                <w:b/>
              </w:rPr>
            </w:pP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6C4624">
            <w:pPr>
              <w:rPr>
                <w:bCs/>
              </w:rPr>
            </w:pPr>
            <w:r w:rsidRPr="00964CDD">
              <w:rPr>
                <w:bCs/>
              </w:rPr>
              <w:t>1</w:t>
            </w:r>
            <w:r>
              <w:rPr>
                <w:bCs/>
              </w:rPr>
              <w:t>4.</w:t>
            </w:r>
            <w:r w:rsidRPr="00964CDD">
              <w:rPr>
                <w:bCs/>
              </w:rPr>
              <w:t>05.</w:t>
            </w:r>
          </w:p>
        </w:tc>
        <w:tc>
          <w:tcPr>
            <w:tcW w:w="205" w:type="pct"/>
          </w:tcPr>
          <w:p w:rsidR="00255C01" w:rsidRPr="00964CDD" w:rsidRDefault="00255C01" w:rsidP="00373A01">
            <w:pPr>
              <w:rPr>
                <w:bCs/>
              </w:rPr>
            </w:pPr>
          </w:p>
        </w:tc>
        <w:tc>
          <w:tcPr>
            <w:tcW w:w="651" w:type="pct"/>
            <w:gridSpan w:val="4"/>
          </w:tcPr>
          <w:p w:rsidR="00255C01" w:rsidRPr="006C4624" w:rsidRDefault="00255C01" w:rsidP="00373A01">
            <w:pPr>
              <w:rPr>
                <w:i/>
              </w:rPr>
            </w:pPr>
            <w:r w:rsidRPr="006C4624">
              <w:t>Анализ итоговой диагностической работы</w:t>
            </w:r>
            <w:r>
              <w:t xml:space="preserve"> и работа над ошибками.</w:t>
            </w:r>
          </w:p>
        </w:tc>
        <w:tc>
          <w:tcPr>
            <w:tcW w:w="1151" w:type="pct"/>
            <w:gridSpan w:val="2"/>
          </w:tcPr>
          <w:p w:rsidR="00255C01" w:rsidRDefault="00255C01" w:rsidP="006C4624">
            <w:pPr>
              <w:rPr>
                <w:b/>
              </w:rPr>
            </w:pPr>
          </w:p>
          <w:p w:rsidR="00255C01" w:rsidRDefault="00255C01" w:rsidP="006C4624">
            <w:pPr>
              <w:rPr>
                <w:b/>
              </w:rPr>
            </w:pPr>
          </w:p>
          <w:p w:rsidR="00255C01" w:rsidRDefault="00255C01" w:rsidP="006C4624">
            <w:pPr>
              <w:rPr>
                <w:b/>
              </w:rPr>
            </w:pPr>
          </w:p>
          <w:p w:rsidR="00255C01" w:rsidRDefault="00255C01" w:rsidP="006C4624">
            <w:pPr>
              <w:rPr>
                <w:b/>
              </w:rPr>
            </w:pPr>
          </w:p>
          <w:p w:rsidR="00255C01" w:rsidRPr="00964CDD" w:rsidRDefault="00255C01" w:rsidP="006C4624">
            <w:pPr>
              <w:rPr>
                <w:b/>
              </w:rPr>
            </w:pP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 w:rsidRPr="00964CDD"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  <w:vAlign w:val="center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964CDD" w:rsidRDefault="00255C01" w:rsidP="00440789">
            <w:pPr>
              <w:rPr>
                <w:bCs/>
              </w:rPr>
            </w:pPr>
          </w:p>
          <w:p w:rsidR="00255C01" w:rsidRPr="00964CDD" w:rsidRDefault="00255C01" w:rsidP="00440789">
            <w:pPr>
              <w:rPr>
                <w:bCs/>
              </w:rPr>
            </w:pPr>
          </w:p>
          <w:p w:rsidR="00255C01" w:rsidRPr="00964CDD" w:rsidRDefault="00255C01" w:rsidP="00440789">
            <w:pPr>
              <w:rPr>
                <w:bCs/>
              </w:rPr>
            </w:pPr>
            <w:r>
              <w:rPr>
                <w:bCs/>
              </w:rPr>
              <w:t>15</w:t>
            </w:r>
            <w:r w:rsidRPr="00964CDD">
              <w:rPr>
                <w:bCs/>
              </w:rPr>
              <w:t>.05.</w:t>
            </w:r>
          </w:p>
        </w:tc>
        <w:tc>
          <w:tcPr>
            <w:tcW w:w="205" w:type="pct"/>
          </w:tcPr>
          <w:p w:rsidR="00255C01" w:rsidRPr="00964CDD" w:rsidRDefault="00255C01" w:rsidP="00373A01">
            <w:pPr>
              <w:rPr>
                <w:bCs/>
              </w:rPr>
            </w:pPr>
          </w:p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>Комплексное п</w:t>
            </w:r>
            <w:r w:rsidRPr="006C4624">
              <w:t>о</w:t>
            </w:r>
            <w:r w:rsidRPr="006C4624">
              <w:t>вторение и обо</w:t>
            </w:r>
            <w:r w:rsidRPr="006C4624">
              <w:t>б</w:t>
            </w:r>
            <w:r w:rsidRPr="006C4624">
              <w:t>щение изученн</w:t>
            </w:r>
            <w:r w:rsidRPr="006C4624">
              <w:t>о</w:t>
            </w:r>
            <w:r w:rsidRPr="006C4624">
              <w:t>го</w:t>
            </w:r>
            <w:r>
              <w:t>.</w:t>
            </w:r>
            <w:r w:rsidRPr="006C4624">
              <w:t xml:space="preserve"> </w:t>
            </w:r>
          </w:p>
          <w:p w:rsidR="00255C01" w:rsidRPr="00964CDD" w:rsidRDefault="00255C01" w:rsidP="006C4624">
            <w:pPr>
              <w:rPr>
                <w:b/>
              </w:rPr>
            </w:pPr>
            <w:r>
              <w:t>(У. стр.130 – 141)</w:t>
            </w:r>
          </w:p>
        </w:tc>
        <w:tc>
          <w:tcPr>
            <w:tcW w:w="1151" w:type="pct"/>
            <w:gridSpan w:val="2"/>
          </w:tcPr>
          <w:p w:rsidR="00255C01" w:rsidRPr="00964CDD" w:rsidRDefault="00255C01" w:rsidP="006C4624">
            <w:pPr>
              <w:rPr>
                <w:b/>
                <w:i/>
              </w:rPr>
            </w:pP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  <w:vAlign w:val="center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B82CEB" w:rsidRDefault="00255C01" w:rsidP="00440789">
            <w:pPr>
              <w:rPr>
                <w:bCs/>
              </w:rPr>
            </w:pPr>
            <w:r w:rsidRPr="00B82CEB">
              <w:rPr>
                <w:bCs/>
              </w:rPr>
              <w:t>19.05.</w:t>
            </w:r>
          </w:p>
        </w:tc>
        <w:tc>
          <w:tcPr>
            <w:tcW w:w="205" w:type="pct"/>
          </w:tcPr>
          <w:p w:rsidR="00255C01" w:rsidRPr="00721809" w:rsidRDefault="00255C01" w:rsidP="00373A01">
            <w:pPr>
              <w:rPr>
                <w:b/>
                <w:bCs/>
              </w:rPr>
            </w:pPr>
          </w:p>
        </w:tc>
        <w:tc>
          <w:tcPr>
            <w:tcW w:w="651" w:type="pct"/>
            <w:gridSpan w:val="4"/>
          </w:tcPr>
          <w:p w:rsidR="00255C01" w:rsidRPr="00964CDD" w:rsidRDefault="00255C01" w:rsidP="006C4624">
            <w:pPr>
              <w:rPr>
                <w:b/>
              </w:rPr>
            </w:pPr>
            <w:r w:rsidRPr="006C4624">
              <w:t>Повторение и обобщение «Сложение чисел от 1 до 100»</w:t>
            </w:r>
          </w:p>
        </w:tc>
        <w:tc>
          <w:tcPr>
            <w:tcW w:w="1151" w:type="pct"/>
            <w:gridSpan w:val="2"/>
          </w:tcPr>
          <w:p w:rsidR="00255C01" w:rsidRPr="00964CDD" w:rsidRDefault="00255C01" w:rsidP="00373A01">
            <w:pPr>
              <w:rPr>
                <w:b/>
              </w:rPr>
            </w:pP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  <w:vAlign w:val="center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B82CEB" w:rsidRDefault="00255C01" w:rsidP="006C4624">
            <w:pPr>
              <w:rPr>
                <w:bCs/>
              </w:rPr>
            </w:pPr>
            <w:r w:rsidRPr="00B82CEB">
              <w:rPr>
                <w:bCs/>
              </w:rPr>
              <w:t>20.05</w:t>
            </w:r>
          </w:p>
        </w:tc>
        <w:tc>
          <w:tcPr>
            <w:tcW w:w="205" w:type="pct"/>
          </w:tcPr>
          <w:p w:rsidR="00255C01" w:rsidRPr="00964CDD" w:rsidRDefault="00255C01" w:rsidP="00373A01">
            <w:pPr>
              <w:rPr>
                <w:bCs/>
              </w:rPr>
            </w:pPr>
          </w:p>
        </w:tc>
        <w:tc>
          <w:tcPr>
            <w:tcW w:w="651" w:type="pct"/>
            <w:gridSpan w:val="4"/>
          </w:tcPr>
          <w:p w:rsidR="00255C01" w:rsidRDefault="00255C01" w:rsidP="00DD148B">
            <w:r w:rsidRPr="006C4624">
              <w:t xml:space="preserve">Повторение и обобщение </w:t>
            </w:r>
          </w:p>
          <w:p w:rsidR="00255C01" w:rsidRPr="006C4624" w:rsidRDefault="00255C01" w:rsidP="00DD148B">
            <w:r w:rsidRPr="00B82CEB">
              <w:rPr>
                <w:b/>
              </w:rPr>
              <w:t>«</w:t>
            </w:r>
            <w:r w:rsidRPr="00B82CEB">
              <w:t>Сл</w:t>
            </w:r>
            <w:r>
              <w:t>ожение ч</w:t>
            </w:r>
            <w:r>
              <w:t>и</w:t>
            </w:r>
            <w:r w:rsidRPr="006C4624">
              <w:t>сел от 1 до 100»</w:t>
            </w:r>
            <w:r>
              <w:t>.</w:t>
            </w:r>
          </w:p>
        </w:tc>
        <w:tc>
          <w:tcPr>
            <w:tcW w:w="1151" w:type="pct"/>
            <w:gridSpan w:val="2"/>
          </w:tcPr>
          <w:p w:rsidR="00255C01" w:rsidRPr="00964CDD" w:rsidRDefault="00255C01" w:rsidP="00DD148B">
            <w:pPr>
              <w:rPr>
                <w:b/>
              </w:rPr>
            </w:pP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  <w:vAlign w:val="center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B82CEB" w:rsidRDefault="00255C01" w:rsidP="006C4624">
            <w:pPr>
              <w:rPr>
                <w:bCs/>
              </w:rPr>
            </w:pPr>
            <w:r w:rsidRPr="00B82CEB">
              <w:rPr>
                <w:bCs/>
              </w:rPr>
              <w:t>21.05</w:t>
            </w:r>
          </w:p>
        </w:tc>
        <w:tc>
          <w:tcPr>
            <w:tcW w:w="205" w:type="pct"/>
          </w:tcPr>
          <w:p w:rsidR="00255C01" w:rsidRPr="00964CDD" w:rsidRDefault="00255C01" w:rsidP="00373A01">
            <w:pPr>
              <w:rPr>
                <w:bCs/>
              </w:rPr>
            </w:pPr>
          </w:p>
        </w:tc>
        <w:tc>
          <w:tcPr>
            <w:tcW w:w="651" w:type="pct"/>
            <w:gridSpan w:val="4"/>
          </w:tcPr>
          <w:p w:rsidR="00255C01" w:rsidRPr="006C4624" w:rsidRDefault="00255C01" w:rsidP="00DD148B">
            <w:r w:rsidRPr="006C4624">
              <w:t>Повторение и обобщение «У</w:t>
            </w:r>
            <w:r w:rsidRPr="006C4624">
              <w:t>м</w:t>
            </w:r>
            <w:r w:rsidRPr="006C4624">
              <w:t>ножение и дел</w:t>
            </w:r>
            <w:r w:rsidRPr="006C4624">
              <w:t>е</w:t>
            </w:r>
            <w:r w:rsidRPr="006C4624">
              <w:t>ние»</w:t>
            </w:r>
            <w:r>
              <w:t>.</w:t>
            </w:r>
          </w:p>
        </w:tc>
        <w:tc>
          <w:tcPr>
            <w:tcW w:w="1151" w:type="pct"/>
            <w:gridSpan w:val="2"/>
          </w:tcPr>
          <w:p w:rsidR="00255C01" w:rsidRPr="00964CDD" w:rsidRDefault="00255C01" w:rsidP="00DD148B">
            <w:pPr>
              <w:rPr>
                <w:b/>
              </w:rPr>
            </w:pP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286"/>
        </w:trPr>
        <w:tc>
          <w:tcPr>
            <w:tcW w:w="210" w:type="pct"/>
            <w:vAlign w:val="center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B82CEB" w:rsidRDefault="00255C01" w:rsidP="00440789">
            <w:pPr>
              <w:rPr>
                <w:bCs/>
              </w:rPr>
            </w:pPr>
            <w:r w:rsidRPr="00B82CEB">
              <w:rPr>
                <w:bCs/>
              </w:rPr>
              <w:t>22.05</w:t>
            </w:r>
          </w:p>
        </w:tc>
        <w:tc>
          <w:tcPr>
            <w:tcW w:w="205" w:type="pct"/>
          </w:tcPr>
          <w:p w:rsidR="00255C01" w:rsidRPr="00964CDD" w:rsidRDefault="00255C01" w:rsidP="00373A01">
            <w:pPr>
              <w:rPr>
                <w:bCs/>
              </w:rPr>
            </w:pPr>
          </w:p>
        </w:tc>
        <w:tc>
          <w:tcPr>
            <w:tcW w:w="651" w:type="pct"/>
            <w:gridSpan w:val="4"/>
          </w:tcPr>
          <w:p w:rsidR="00255C01" w:rsidRPr="006C4624" w:rsidRDefault="00255C01" w:rsidP="00DD148B">
            <w:r w:rsidRPr="006C4624">
              <w:t>Повторение и обобщение «В</w:t>
            </w:r>
            <w:r w:rsidRPr="006C4624">
              <w:t>ы</w:t>
            </w:r>
            <w:r w:rsidRPr="006C4624">
              <w:t>ражения»</w:t>
            </w:r>
            <w:r>
              <w:t>.</w:t>
            </w:r>
          </w:p>
        </w:tc>
        <w:tc>
          <w:tcPr>
            <w:tcW w:w="1151" w:type="pct"/>
            <w:gridSpan w:val="2"/>
          </w:tcPr>
          <w:p w:rsidR="00255C01" w:rsidRPr="00964CDD" w:rsidRDefault="00255C01" w:rsidP="00DD148B">
            <w:pPr>
              <w:rPr>
                <w:b/>
              </w:rPr>
            </w:pP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490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B82CEB" w:rsidRDefault="00255C01" w:rsidP="00440789">
            <w:pPr>
              <w:rPr>
                <w:bCs/>
              </w:rPr>
            </w:pPr>
            <w:r w:rsidRPr="00B82CEB">
              <w:rPr>
                <w:bCs/>
              </w:rPr>
              <w:t>26.05</w:t>
            </w:r>
          </w:p>
        </w:tc>
        <w:tc>
          <w:tcPr>
            <w:tcW w:w="205" w:type="pct"/>
          </w:tcPr>
          <w:p w:rsidR="00255C01" w:rsidRPr="00964CDD" w:rsidRDefault="00255C01" w:rsidP="00373A01">
            <w:pPr>
              <w:rPr>
                <w:bCs/>
              </w:rPr>
            </w:pPr>
          </w:p>
        </w:tc>
        <w:tc>
          <w:tcPr>
            <w:tcW w:w="651" w:type="pct"/>
            <w:gridSpan w:val="4"/>
          </w:tcPr>
          <w:p w:rsidR="00255C01" w:rsidRPr="006C4624" w:rsidRDefault="00255C01" w:rsidP="00DD148B">
            <w:r w:rsidRPr="006C4624">
              <w:t>Повторение и обобщение «Р</w:t>
            </w:r>
            <w:r w:rsidRPr="006C4624">
              <w:t>е</w:t>
            </w:r>
            <w:r w:rsidRPr="006C4624">
              <w:t>шение задач»</w:t>
            </w:r>
            <w:r>
              <w:t>.</w:t>
            </w:r>
          </w:p>
        </w:tc>
        <w:tc>
          <w:tcPr>
            <w:tcW w:w="1151" w:type="pct"/>
            <w:gridSpan w:val="2"/>
          </w:tcPr>
          <w:p w:rsidR="00255C01" w:rsidRPr="00964CDD" w:rsidRDefault="00255C01" w:rsidP="00DD148B">
            <w:pPr>
              <w:rPr>
                <w:b/>
              </w:rPr>
            </w:pP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>
              <w:t>1</w:t>
            </w:r>
          </w:p>
        </w:tc>
        <w:tc>
          <w:tcPr>
            <w:tcW w:w="1487" w:type="pct"/>
            <w:gridSpan w:val="2"/>
            <w:vMerge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  <w:vMerge/>
          </w:tcPr>
          <w:p w:rsidR="00255C01" w:rsidRPr="00964CDD" w:rsidRDefault="00255C01" w:rsidP="006F1112">
            <w:pPr>
              <w:rPr>
                <w:i/>
              </w:rPr>
            </w:pPr>
          </w:p>
        </w:tc>
      </w:tr>
      <w:tr w:rsidR="00255C01" w:rsidRPr="00964CDD" w:rsidTr="006C4624">
        <w:trPr>
          <w:cantSplit/>
          <w:trHeight w:val="490"/>
        </w:trPr>
        <w:tc>
          <w:tcPr>
            <w:tcW w:w="210" w:type="pct"/>
          </w:tcPr>
          <w:p w:rsidR="00255C01" w:rsidRPr="00964CDD" w:rsidRDefault="00255C01" w:rsidP="00E932BC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62" w:type="pct"/>
          </w:tcPr>
          <w:p w:rsidR="00255C01" w:rsidRPr="00B82CEB" w:rsidRDefault="00255C01" w:rsidP="00440789">
            <w:pPr>
              <w:rPr>
                <w:bCs/>
              </w:rPr>
            </w:pPr>
            <w:r w:rsidRPr="00B82CEB">
              <w:rPr>
                <w:bCs/>
              </w:rPr>
              <w:t>27.05</w:t>
            </w:r>
          </w:p>
        </w:tc>
        <w:tc>
          <w:tcPr>
            <w:tcW w:w="205" w:type="pct"/>
          </w:tcPr>
          <w:p w:rsidR="00255C01" w:rsidRPr="00964CDD" w:rsidRDefault="00255C01" w:rsidP="00373A01">
            <w:pPr>
              <w:rPr>
                <w:bCs/>
              </w:rPr>
            </w:pPr>
          </w:p>
        </w:tc>
        <w:tc>
          <w:tcPr>
            <w:tcW w:w="651" w:type="pct"/>
            <w:gridSpan w:val="4"/>
          </w:tcPr>
          <w:p w:rsidR="00255C01" w:rsidRPr="006C4624" w:rsidRDefault="00255C01" w:rsidP="006C4624">
            <w:r w:rsidRPr="006C4624">
              <w:t xml:space="preserve">Повторение и обобщение </w:t>
            </w:r>
          </w:p>
          <w:p w:rsidR="00255C01" w:rsidRPr="00964CDD" w:rsidRDefault="00255C01" w:rsidP="006C4624">
            <w:pPr>
              <w:rPr>
                <w:b/>
              </w:rPr>
            </w:pPr>
            <w:r w:rsidRPr="006C4624">
              <w:t>«Площадь и п</w:t>
            </w:r>
            <w:r w:rsidRPr="006C4624">
              <w:t>е</w:t>
            </w:r>
            <w:r w:rsidRPr="006C4624">
              <w:t>риметр прям</w:t>
            </w:r>
            <w:r w:rsidRPr="006C4624">
              <w:t>о</w:t>
            </w:r>
            <w:r w:rsidRPr="006C4624">
              <w:t>угольника»</w:t>
            </w:r>
            <w:r>
              <w:t>.</w:t>
            </w:r>
          </w:p>
        </w:tc>
        <w:tc>
          <w:tcPr>
            <w:tcW w:w="1151" w:type="pct"/>
            <w:gridSpan w:val="2"/>
          </w:tcPr>
          <w:p w:rsidR="00255C01" w:rsidRPr="00964CDD" w:rsidRDefault="00255C01" w:rsidP="00DD148B">
            <w:pPr>
              <w:rPr>
                <w:b/>
              </w:rPr>
            </w:pPr>
          </w:p>
        </w:tc>
        <w:tc>
          <w:tcPr>
            <w:tcW w:w="265" w:type="pct"/>
            <w:gridSpan w:val="3"/>
          </w:tcPr>
          <w:p w:rsidR="00255C01" w:rsidRPr="00964CDD" w:rsidRDefault="00255C01" w:rsidP="006C4624">
            <w:pPr>
              <w:jc w:val="center"/>
            </w:pPr>
            <w:r>
              <w:t>1</w:t>
            </w:r>
          </w:p>
        </w:tc>
        <w:tc>
          <w:tcPr>
            <w:tcW w:w="1487" w:type="pct"/>
            <w:gridSpan w:val="2"/>
          </w:tcPr>
          <w:p w:rsidR="00255C01" w:rsidRPr="00964CDD" w:rsidRDefault="00255C01" w:rsidP="006F1112">
            <w:pPr>
              <w:rPr>
                <w:b/>
              </w:rPr>
            </w:pPr>
          </w:p>
        </w:tc>
        <w:tc>
          <w:tcPr>
            <w:tcW w:w="769" w:type="pct"/>
          </w:tcPr>
          <w:p w:rsidR="00255C01" w:rsidRDefault="00255C01" w:rsidP="009B2E74">
            <w:pPr>
              <w:spacing w:line="288" w:lineRule="auto"/>
              <w:rPr>
                <w:iCs/>
              </w:rPr>
            </w:pPr>
            <w:r>
              <w:rPr>
                <w:iCs/>
              </w:rPr>
              <w:t>ИКТ ИД «Повтор</w:t>
            </w:r>
            <w:r>
              <w:rPr>
                <w:iCs/>
              </w:rPr>
              <w:t>е</w:t>
            </w:r>
            <w:r>
              <w:rPr>
                <w:iCs/>
              </w:rPr>
              <w:t>ние»</w:t>
            </w:r>
          </w:p>
          <w:p w:rsidR="00255C01" w:rsidRPr="00DA5D60" w:rsidRDefault="00255C01" w:rsidP="009B2E74">
            <w:pPr>
              <w:spacing w:line="288" w:lineRule="auto"/>
            </w:pPr>
            <w:r w:rsidRPr="00DA5D60">
              <w:rPr>
                <w:iCs/>
              </w:rPr>
              <w:t>Игровые</w:t>
            </w:r>
          </w:p>
          <w:p w:rsidR="00255C01" w:rsidRPr="00DA5D60" w:rsidRDefault="00255C01" w:rsidP="009B2E74">
            <w:r w:rsidRPr="00DA5D60">
              <w:rPr>
                <w:iCs/>
              </w:rPr>
              <w:t xml:space="preserve">КСО:  </w:t>
            </w:r>
            <w:r w:rsidRPr="00DA5D60">
              <w:t>работа в парах (ППС)</w:t>
            </w:r>
          </w:p>
          <w:p w:rsidR="00255C01" w:rsidRPr="00964CDD" w:rsidRDefault="00255C01" w:rsidP="009B2E74">
            <w:pPr>
              <w:rPr>
                <w:i/>
              </w:rPr>
            </w:pPr>
            <w:r w:rsidRPr="00DA5D60">
              <w:rPr>
                <w:iCs/>
              </w:rPr>
              <w:t>Здоровьесберега</w:t>
            </w:r>
            <w:r w:rsidRPr="00DA5D60">
              <w:rPr>
                <w:iCs/>
              </w:rPr>
              <w:t>ю</w:t>
            </w:r>
            <w:r w:rsidRPr="00DA5D60">
              <w:rPr>
                <w:iCs/>
              </w:rPr>
              <w:t>щие</w:t>
            </w:r>
          </w:p>
        </w:tc>
      </w:tr>
    </w:tbl>
    <w:p w:rsidR="00255C01" w:rsidRPr="00964CDD" w:rsidRDefault="00255C01" w:rsidP="0071366C"/>
    <w:p w:rsidR="00255C01" w:rsidRPr="00964CDD" w:rsidRDefault="00255C01" w:rsidP="0071366C"/>
    <w:p w:rsidR="00255C01" w:rsidRPr="00964CDD" w:rsidRDefault="00255C01" w:rsidP="0071366C"/>
    <w:p w:rsidR="00255C01" w:rsidRPr="00964CDD" w:rsidRDefault="00255C01" w:rsidP="0071366C"/>
    <w:p w:rsidR="00255C01" w:rsidRPr="00964CDD" w:rsidRDefault="00255C01" w:rsidP="0071366C"/>
    <w:p w:rsidR="00255C01" w:rsidRPr="00964CDD" w:rsidRDefault="00255C01" w:rsidP="0071366C"/>
    <w:p w:rsidR="00255C01" w:rsidRPr="00964CDD" w:rsidRDefault="00255C01" w:rsidP="0071366C"/>
    <w:p w:rsidR="00255C01" w:rsidRPr="00964CDD" w:rsidRDefault="00255C01" w:rsidP="0071366C">
      <w:pPr>
        <w:rPr>
          <w:b/>
          <w:iCs/>
        </w:rPr>
      </w:pPr>
    </w:p>
    <w:p w:rsidR="00255C01" w:rsidRPr="00964CDD" w:rsidRDefault="00255C01" w:rsidP="0071366C">
      <w:pPr>
        <w:pStyle w:val="BodyText"/>
        <w:jc w:val="left"/>
        <w:rPr>
          <w:sz w:val="24"/>
          <w:szCs w:val="24"/>
        </w:rPr>
      </w:pPr>
    </w:p>
    <w:sectPr w:rsidR="00255C01" w:rsidRPr="00964CDD" w:rsidSect="000D1468">
      <w:footerReference w:type="even" r:id="rId7"/>
      <w:footerReference w:type="default" r:id="rId8"/>
      <w:pgSz w:w="16838" w:h="11906" w:orient="landscape"/>
      <w:pgMar w:top="1354" w:right="395" w:bottom="142" w:left="827" w:header="99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C01" w:rsidRDefault="00255C01">
      <w:r>
        <w:separator/>
      </w:r>
    </w:p>
  </w:endnote>
  <w:endnote w:type="continuationSeparator" w:id="1">
    <w:p w:rsidR="00255C01" w:rsidRDefault="00255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C01" w:rsidRDefault="00255C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5C01" w:rsidRDefault="00255C0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C01" w:rsidRDefault="00255C0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C01" w:rsidRDefault="00255C01">
      <w:r>
        <w:separator/>
      </w:r>
    </w:p>
  </w:footnote>
  <w:footnote w:type="continuationSeparator" w:id="1">
    <w:p w:rsidR="00255C01" w:rsidRDefault="00255C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162"/>
    <w:multiLevelType w:val="hybridMultilevel"/>
    <w:tmpl w:val="D0C244F8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31D33652"/>
    <w:multiLevelType w:val="hybridMultilevel"/>
    <w:tmpl w:val="59EC0C1E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3DD565E7"/>
    <w:multiLevelType w:val="hybridMultilevel"/>
    <w:tmpl w:val="32009908"/>
    <w:lvl w:ilvl="0" w:tplc="1F2C5A7A">
      <w:start w:val="36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7D4FBC"/>
    <w:multiLevelType w:val="hybridMultilevel"/>
    <w:tmpl w:val="59D48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BB46D5"/>
    <w:multiLevelType w:val="hybridMultilevel"/>
    <w:tmpl w:val="318A0CC2"/>
    <w:lvl w:ilvl="0" w:tplc="79E6E4A6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">
    <w:nsid w:val="53DC5C47"/>
    <w:multiLevelType w:val="hybridMultilevel"/>
    <w:tmpl w:val="50A8D0FE"/>
    <w:lvl w:ilvl="0" w:tplc="79E6E4A6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79E6E4A6">
      <w:start w:val="1"/>
      <w:numFmt w:val="bullet"/>
      <w:lvlText w:val=""/>
      <w:lvlJc w:val="left"/>
      <w:pPr>
        <w:ind w:left="3371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6">
    <w:nsid w:val="59C2245F"/>
    <w:multiLevelType w:val="hybridMultilevel"/>
    <w:tmpl w:val="1C4CD1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13248E"/>
    <w:multiLevelType w:val="hybridMultilevel"/>
    <w:tmpl w:val="3C8AFA9A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724D6D"/>
    <w:multiLevelType w:val="hybridMultilevel"/>
    <w:tmpl w:val="3A66E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EC5E19"/>
    <w:multiLevelType w:val="hybridMultilevel"/>
    <w:tmpl w:val="7090B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F775F2"/>
    <w:multiLevelType w:val="hybridMultilevel"/>
    <w:tmpl w:val="13785C88"/>
    <w:lvl w:ilvl="0" w:tplc="A608EF98">
      <w:start w:val="1"/>
      <w:numFmt w:val="bullet"/>
      <w:lvlText w:val=""/>
      <w:lvlJc w:val="left"/>
      <w:pPr>
        <w:ind w:left="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3" w:hanging="360"/>
      </w:pPr>
      <w:rPr>
        <w:rFonts w:ascii="Wingdings" w:hAnsi="Wingdings" w:hint="default"/>
      </w:rPr>
    </w:lvl>
  </w:abstractNum>
  <w:abstractNum w:abstractNumId="11">
    <w:nsid w:val="73930E1D"/>
    <w:multiLevelType w:val="hybridMultilevel"/>
    <w:tmpl w:val="AD542030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4D8423C"/>
    <w:multiLevelType w:val="hybridMultilevel"/>
    <w:tmpl w:val="6942A5B8"/>
    <w:lvl w:ilvl="0" w:tplc="79E6E4A6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79E6E4A6">
      <w:start w:val="1"/>
      <w:numFmt w:val="bullet"/>
      <w:lvlText w:val=""/>
      <w:lvlJc w:val="left"/>
      <w:pPr>
        <w:ind w:left="3371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3">
    <w:nsid w:val="7A5A28AC"/>
    <w:multiLevelType w:val="hybridMultilevel"/>
    <w:tmpl w:val="0C5229E2"/>
    <w:lvl w:ilvl="0" w:tplc="04190001">
      <w:start w:val="1"/>
      <w:numFmt w:val="bullet"/>
      <w:lvlText w:val=""/>
      <w:lvlJc w:val="left"/>
      <w:pPr>
        <w:ind w:left="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1"/>
  </w:num>
  <w:num w:numId="6">
    <w:abstractNumId w:val="13"/>
  </w:num>
  <w:num w:numId="7">
    <w:abstractNumId w:val="10"/>
  </w:num>
  <w:num w:numId="8">
    <w:abstractNumId w:val="11"/>
  </w:num>
  <w:num w:numId="9">
    <w:abstractNumId w:val="7"/>
  </w:num>
  <w:num w:numId="10">
    <w:abstractNumId w:val="4"/>
  </w:num>
  <w:num w:numId="11">
    <w:abstractNumId w:val="5"/>
  </w:num>
  <w:num w:numId="12">
    <w:abstractNumId w:val="12"/>
  </w:num>
  <w:num w:numId="13">
    <w:abstractNumId w:val="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87"/>
    <w:rsid w:val="00003549"/>
    <w:rsid w:val="000151DF"/>
    <w:rsid w:val="000232F5"/>
    <w:rsid w:val="00045D7F"/>
    <w:rsid w:val="00047737"/>
    <w:rsid w:val="00050382"/>
    <w:rsid w:val="00050DFA"/>
    <w:rsid w:val="00082F99"/>
    <w:rsid w:val="00085710"/>
    <w:rsid w:val="00085ECE"/>
    <w:rsid w:val="000914E3"/>
    <w:rsid w:val="000A33C0"/>
    <w:rsid w:val="000A39C1"/>
    <w:rsid w:val="000A47B1"/>
    <w:rsid w:val="000B23C8"/>
    <w:rsid w:val="000B3732"/>
    <w:rsid w:val="000B622A"/>
    <w:rsid w:val="000B7658"/>
    <w:rsid w:val="000C1444"/>
    <w:rsid w:val="000C37D6"/>
    <w:rsid w:val="000C66DC"/>
    <w:rsid w:val="000D07EA"/>
    <w:rsid w:val="000D0834"/>
    <w:rsid w:val="000D1468"/>
    <w:rsid w:val="000E10C0"/>
    <w:rsid w:val="000F070F"/>
    <w:rsid w:val="00114B19"/>
    <w:rsid w:val="001349B3"/>
    <w:rsid w:val="001363D2"/>
    <w:rsid w:val="00145F5C"/>
    <w:rsid w:val="00152D90"/>
    <w:rsid w:val="00164955"/>
    <w:rsid w:val="00175D58"/>
    <w:rsid w:val="00175F35"/>
    <w:rsid w:val="0018124D"/>
    <w:rsid w:val="00185F34"/>
    <w:rsid w:val="00194C46"/>
    <w:rsid w:val="001970F5"/>
    <w:rsid w:val="001A0596"/>
    <w:rsid w:val="001A5229"/>
    <w:rsid w:val="001B21F0"/>
    <w:rsid w:val="001C2E2D"/>
    <w:rsid w:val="001C5B27"/>
    <w:rsid w:val="001D435E"/>
    <w:rsid w:val="001E2646"/>
    <w:rsid w:val="001E2C8E"/>
    <w:rsid w:val="001E3736"/>
    <w:rsid w:val="001F2C75"/>
    <w:rsid w:val="001F68B2"/>
    <w:rsid w:val="00214AD9"/>
    <w:rsid w:val="00215AC7"/>
    <w:rsid w:val="00230A69"/>
    <w:rsid w:val="0023281A"/>
    <w:rsid w:val="002375C5"/>
    <w:rsid w:val="00237DD0"/>
    <w:rsid w:val="0024046F"/>
    <w:rsid w:val="00244432"/>
    <w:rsid w:val="00246436"/>
    <w:rsid w:val="00253F4A"/>
    <w:rsid w:val="00255C01"/>
    <w:rsid w:val="00261FB7"/>
    <w:rsid w:val="00276E3D"/>
    <w:rsid w:val="00287DAA"/>
    <w:rsid w:val="00291A98"/>
    <w:rsid w:val="00297EE7"/>
    <w:rsid w:val="002A4AFA"/>
    <w:rsid w:val="002B21A1"/>
    <w:rsid w:val="002B66BA"/>
    <w:rsid w:val="002C3E20"/>
    <w:rsid w:val="002E6D4D"/>
    <w:rsid w:val="002F728C"/>
    <w:rsid w:val="00313B0A"/>
    <w:rsid w:val="003243F8"/>
    <w:rsid w:val="0033116D"/>
    <w:rsid w:val="0033173F"/>
    <w:rsid w:val="00341233"/>
    <w:rsid w:val="003427E5"/>
    <w:rsid w:val="003467C5"/>
    <w:rsid w:val="00346A78"/>
    <w:rsid w:val="0035635E"/>
    <w:rsid w:val="00370850"/>
    <w:rsid w:val="00373A01"/>
    <w:rsid w:val="00376360"/>
    <w:rsid w:val="003A1215"/>
    <w:rsid w:val="003A1A89"/>
    <w:rsid w:val="003A1F4C"/>
    <w:rsid w:val="003B2823"/>
    <w:rsid w:val="003B488A"/>
    <w:rsid w:val="003C0EEE"/>
    <w:rsid w:val="003C793D"/>
    <w:rsid w:val="003D17C7"/>
    <w:rsid w:val="003D1C1C"/>
    <w:rsid w:val="003D7F82"/>
    <w:rsid w:val="003E1F84"/>
    <w:rsid w:val="003F1E91"/>
    <w:rsid w:val="003F250D"/>
    <w:rsid w:val="003F26A9"/>
    <w:rsid w:val="0040078C"/>
    <w:rsid w:val="004015B6"/>
    <w:rsid w:val="0040590B"/>
    <w:rsid w:val="004066D9"/>
    <w:rsid w:val="0041494E"/>
    <w:rsid w:val="0041698B"/>
    <w:rsid w:val="004173B3"/>
    <w:rsid w:val="0041796F"/>
    <w:rsid w:val="004179F1"/>
    <w:rsid w:val="00435BB9"/>
    <w:rsid w:val="00440789"/>
    <w:rsid w:val="00446616"/>
    <w:rsid w:val="0045644A"/>
    <w:rsid w:val="0045696F"/>
    <w:rsid w:val="00466141"/>
    <w:rsid w:val="004761F4"/>
    <w:rsid w:val="00477B66"/>
    <w:rsid w:val="00485E54"/>
    <w:rsid w:val="004926B5"/>
    <w:rsid w:val="00493CDE"/>
    <w:rsid w:val="004968EA"/>
    <w:rsid w:val="004A54A4"/>
    <w:rsid w:val="004B1FC8"/>
    <w:rsid w:val="004B3364"/>
    <w:rsid w:val="004C03CC"/>
    <w:rsid w:val="004C0C1D"/>
    <w:rsid w:val="004D2DB1"/>
    <w:rsid w:val="004E252B"/>
    <w:rsid w:val="004E3CBF"/>
    <w:rsid w:val="004F1F9F"/>
    <w:rsid w:val="00515523"/>
    <w:rsid w:val="00520294"/>
    <w:rsid w:val="00520A4A"/>
    <w:rsid w:val="00522B22"/>
    <w:rsid w:val="00523D0A"/>
    <w:rsid w:val="005264BB"/>
    <w:rsid w:val="00535EA9"/>
    <w:rsid w:val="005377F1"/>
    <w:rsid w:val="00542C2A"/>
    <w:rsid w:val="00542DEC"/>
    <w:rsid w:val="005525BF"/>
    <w:rsid w:val="005533FB"/>
    <w:rsid w:val="005A108F"/>
    <w:rsid w:val="005A29DB"/>
    <w:rsid w:val="005A2DF0"/>
    <w:rsid w:val="005A580C"/>
    <w:rsid w:val="005A7BEA"/>
    <w:rsid w:val="005D1BFE"/>
    <w:rsid w:val="005E2CFB"/>
    <w:rsid w:val="005F34A6"/>
    <w:rsid w:val="005F54B8"/>
    <w:rsid w:val="00640290"/>
    <w:rsid w:val="0064168E"/>
    <w:rsid w:val="00653D6F"/>
    <w:rsid w:val="00655638"/>
    <w:rsid w:val="00662C51"/>
    <w:rsid w:val="00677B68"/>
    <w:rsid w:val="00683068"/>
    <w:rsid w:val="006840DA"/>
    <w:rsid w:val="00687D71"/>
    <w:rsid w:val="00692DD0"/>
    <w:rsid w:val="006B3CE3"/>
    <w:rsid w:val="006C4624"/>
    <w:rsid w:val="006C55C0"/>
    <w:rsid w:val="006C61C9"/>
    <w:rsid w:val="006C71AD"/>
    <w:rsid w:val="006E55C7"/>
    <w:rsid w:val="006F1112"/>
    <w:rsid w:val="0071366C"/>
    <w:rsid w:val="00721809"/>
    <w:rsid w:val="00733DB8"/>
    <w:rsid w:val="007346B5"/>
    <w:rsid w:val="0074025D"/>
    <w:rsid w:val="007402E7"/>
    <w:rsid w:val="007438AF"/>
    <w:rsid w:val="007562FE"/>
    <w:rsid w:val="0075742B"/>
    <w:rsid w:val="007653FF"/>
    <w:rsid w:val="00765E08"/>
    <w:rsid w:val="00792E2C"/>
    <w:rsid w:val="007A4282"/>
    <w:rsid w:val="007B77CF"/>
    <w:rsid w:val="007C17E7"/>
    <w:rsid w:val="007C7373"/>
    <w:rsid w:val="007D199C"/>
    <w:rsid w:val="007D4EE5"/>
    <w:rsid w:val="007E0C1F"/>
    <w:rsid w:val="007E6A26"/>
    <w:rsid w:val="00805D3C"/>
    <w:rsid w:val="00810ADE"/>
    <w:rsid w:val="00826409"/>
    <w:rsid w:val="0083532F"/>
    <w:rsid w:val="00862B56"/>
    <w:rsid w:val="00863E12"/>
    <w:rsid w:val="00871198"/>
    <w:rsid w:val="00871772"/>
    <w:rsid w:val="00873132"/>
    <w:rsid w:val="00886514"/>
    <w:rsid w:val="00893483"/>
    <w:rsid w:val="008B1D0A"/>
    <w:rsid w:val="008B7D2D"/>
    <w:rsid w:val="008C2C2B"/>
    <w:rsid w:val="008D7F14"/>
    <w:rsid w:val="008F481B"/>
    <w:rsid w:val="008F5F56"/>
    <w:rsid w:val="00900139"/>
    <w:rsid w:val="00915EB4"/>
    <w:rsid w:val="00920DAF"/>
    <w:rsid w:val="00922257"/>
    <w:rsid w:val="00927B33"/>
    <w:rsid w:val="00955C1D"/>
    <w:rsid w:val="0095773A"/>
    <w:rsid w:val="00964CDD"/>
    <w:rsid w:val="009741FF"/>
    <w:rsid w:val="009A11C8"/>
    <w:rsid w:val="009A12C7"/>
    <w:rsid w:val="009A1AA1"/>
    <w:rsid w:val="009B2E74"/>
    <w:rsid w:val="009C2018"/>
    <w:rsid w:val="009C658A"/>
    <w:rsid w:val="00A05373"/>
    <w:rsid w:val="00A218A7"/>
    <w:rsid w:val="00A32167"/>
    <w:rsid w:val="00A337A8"/>
    <w:rsid w:val="00A42607"/>
    <w:rsid w:val="00A42C4B"/>
    <w:rsid w:val="00A4534A"/>
    <w:rsid w:val="00A5517E"/>
    <w:rsid w:val="00A60EDB"/>
    <w:rsid w:val="00A7169D"/>
    <w:rsid w:val="00A76DF6"/>
    <w:rsid w:val="00A8319C"/>
    <w:rsid w:val="00A837D1"/>
    <w:rsid w:val="00A85F89"/>
    <w:rsid w:val="00A90B7A"/>
    <w:rsid w:val="00A91C39"/>
    <w:rsid w:val="00A94F3A"/>
    <w:rsid w:val="00AA4B0A"/>
    <w:rsid w:val="00AD210A"/>
    <w:rsid w:val="00AD2EB2"/>
    <w:rsid w:val="00AE0C5B"/>
    <w:rsid w:val="00AE13EB"/>
    <w:rsid w:val="00AE206B"/>
    <w:rsid w:val="00AE2524"/>
    <w:rsid w:val="00AF1A8D"/>
    <w:rsid w:val="00AF5E5D"/>
    <w:rsid w:val="00AF7A34"/>
    <w:rsid w:val="00B01871"/>
    <w:rsid w:val="00B026BF"/>
    <w:rsid w:val="00B0750A"/>
    <w:rsid w:val="00B110C4"/>
    <w:rsid w:val="00B11C97"/>
    <w:rsid w:val="00B21E34"/>
    <w:rsid w:val="00B24B54"/>
    <w:rsid w:val="00B30C3C"/>
    <w:rsid w:val="00B30CF8"/>
    <w:rsid w:val="00B40D67"/>
    <w:rsid w:val="00B51FB9"/>
    <w:rsid w:val="00B5399E"/>
    <w:rsid w:val="00B6102F"/>
    <w:rsid w:val="00B6153B"/>
    <w:rsid w:val="00B70DF8"/>
    <w:rsid w:val="00B7165B"/>
    <w:rsid w:val="00B759DF"/>
    <w:rsid w:val="00B77132"/>
    <w:rsid w:val="00B80B88"/>
    <w:rsid w:val="00B82CEB"/>
    <w:rsid w:val="00B8301E"/>
    <w:rsid w:val="00B87BC0"/>
    <w:rsid w:val="00B9478A"/>
    <w:rsid w:val="00BA2D54"/>
    <w:rsid w:val="00BA7CF3"/>
    <w:rsid w:val="00BA7FFC"/>
    <w:rsid w:val="00BB070B"/>
    <w:rsid w:val="00BB22C0"/>
    <w:rsid w:val="00BC27DB"/>
    <w:rsid w:val="00BC50DA"/>
    <w:rsid w:val="00BC5611"/>
    <w:rsid w:val="00BD1559"/>
    <w:rsid w:val="00BE3190"/>
    <w:rsid w:val="00BE3E00"/>
    <w:rsid w:val="00BF582B"/>
    <w:rsid w:val="00C2769A"/>
    <w:rsid w:val="00C30F4F"/>
    <w:rsid w:val="00C32B89"/>
    <w:rsid w:val="00C35BED"/>
    <w:rsid w:val="00C4174F"/>
    <w:rsid w:val="00C45EA9"/>
    <w:rsid w:val="00C47F47"/>
    <w:rsid w:val="00C522B3"/>
    <w:rsid w:val="00C5465E"/>
    <w:rsid w:val="00C837BF"/>
    <w:rsid w:val="00C85C29"/>
    <w:rsid w:val="00CA13A5"/>
    <w:rsid w:val="00CB0310"/>
    <w:rsid w:val="00CE1BEF"/>
    <w:rsid w:val="00CE445C"/>
    <w:rsid w:val="00CF02FA"/>
    <w:rsid w:val="00CF0DD2"/>
    <w:rsid w:val="00CF5028"/>
    <w:rsid w:val="00D12F82"/>
    <w:rsid w:val="00D148CE"/>
    <w:rsid w:val="00D25B0F"/>
    <w:rsid w:val="00D34C27"/>
    <w:rsid w:val="00D3523C"/>
    <w:rsid w:val="00D414C6"/>
    <w:rsid w:val="00D54AE0"/>
    <w:rsid w:val="00D873AE"/>
    <w:rsid w:val="00D96316"/>
    <w:rsid w:val="00D9689A"/>
    <w:rsid w:val="00D97EE2"/>
    <w:rsid w:val="00DA11C1"/>
    <w:rsid w:val="00DA1DB5"/>
    <w:rsid w:val="00DA4845"/>
    <w:rsid w:val="00DA5D60"/>
    <w:rsid w:val="00DB713E"/>
    <w:rsid w:val="00DD148B"/>
    <w:rsid w:val="00DD48CA"/>
    <w:rsid w:val="00DF7511"/>
    <w:rsid w:val="00E12688"/>
    <w:rsid w:val="00E17848"/>
    <w:rsid w:val="00E514A9"/>
    <w:rsid w:val="00E55E5A"/>
    <w:rsid w:val="00E8484F"/>
    <w:rsid w:val="00E85A75"/>
    <w:rsid w:val="00E861A1"/>
    <w:rsid w:val="00E86C77"/>
    <w:rsid w:val="00E932BC"/>
    <w:rsid w:val="00E96F24"/>
    <w:rsid w:val="00EA2EA7"/>
    <w:rsid w:val="00EB0016"/>
    <w:rsid w:val="00EB00CD"/>
    <w:rsid w:val="00ED541D"/>
    <w:rsid w:val="00EE47D8"/>
    <w:rsid w:val="00EE7A2F"/>
    <w:rsid w:val="00EF08D6"/>
    <w:rsid w:val="00F03487"/>
    <w:rsid w:val="00F055E4"/>
    <w:rsid w:val="00F05A8E"/>
    <w:rsid w:val="00F2024B"/>
    <w:rsid w:val="00F36366"/>
    <w:rsid w:val="00F5240F"/>
    <w:rsid w:val="00F6503F"/>
    <w:rsid w:val="00F71462"/>
    <w:rsid w:val="00F96609"/>
    <w:rsid w:val="00F979D3"/>
    <w:rsid w:val="00FD54C6"/>
    <w:rsid w:val="00FF3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C66D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66D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0C66DC"/>
    <w:pPr>
      <w:keepNext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66DC"/>
    <w:pPr>
      <w:keepNext/>
      <w:outlineLvl w:val="2"/>
    </w:pPr>
    <w:rPr>
      <w:rFonts w:ascii="Arial" w:hAnsi="Arial" w:cs="Arial"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C66DC"/>
    <w:pPr>
      <w:keepNext/>
      <w:outlineLvl w:val="3"/>
    </w:pPr>
    <w:rPr>
      <w:rFonts w:ascii="Arial" w:hAnsi="Arial" w:cs="Arial"/>
      <w:i/>
      <w:iCs/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C66DC"/>
    <w:pPr>
      <w:keepNext/>
      <w:outlineLvl w:val="4"/>
    </w:pPr>
    <w:rPr>
      <w:rFonts w:ascii="Arial" w:hAnsi="Arial" w:cs="Arial"/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C66DC"/>
    <w:pPr>
      <w:keepNext/>
      <w:outlineLvl w:val="5"/>
    </w:pPr>
    <w:rPr>
      <w:rFonts w:ascii="Arial" w:hAnsi="Arial" w:cs="Arial"/>
      <w:b/>
      <w:bCs/>
      <w:sz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C66DC"/>
    <w:pPr>
      <w:keepNext/>
      <w:jc w:val="center"/>
      <w:outlineLvl w:val="6"/>
    </w:pPr>
    <w:rPr>
      <w:rFonts w:ascii="Arial" w:hAnsi="Arial" w:cs="Arial"/>
      <w:i/>
      <w:iCs/>
      <w:sz w:val="18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C66DC"/>
    <w:pPr>
      <w:keepNext/>
      <w:jc w:val="both"/>
      <w:outlineLvl w:val="7"/>
    </w:pPr>
    <w:rPr>
      <w:rFonts w:ascii="Arial Narrow" w:hAnsi="Arial Narrow" w:cs="Arial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C66DC"/>
    <w:pPr>
      <w:keepNext/>
      <w:jc w:val="both"/>
      <w:outlineLvl w:val="8"/>
    </w:pPr>
    <w:rPr>
      <w:rFonts w:ascii="Arial Narrow" w:hAnsi="Arial Narrow" w:cs="Arial"/>
      <w:i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651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8651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86514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86514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8651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86514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86514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86514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86514"/>
    <w:rPr>
      <w:rFonts w:ascii="Cambria" w:hAnsi="Cambria" w:cs="Times New Roman"/>
    </w:rPr>
  </w:style>
  <w:style w:type="paragraph" w:styleId="Footer">
    <w:name w:val="footer"/>
    <w:basedOn w:val="Normal"/>
    <w:link w:val="FooterChar"/>
    <w:uiPriority w:val="99"/>
    <w:semiHidden/>
    <w:rsid w:val="000C66D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86514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0C66DC"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rsid w:val="000C66DC"/>
    <w:pPr>
      <w:jc w:val="center"/>
    </w:pPr>
    <w:rPr>
      <w:b/>
      <w:sz w:val="26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86514"/>
    <w:rPr>
      <w:rFonts w:cs="Times New Roman"/>
      <w:sz w:val="24"/>
      <w:szCs w:val="24"/>
    </w:rPr>
  </w:style>
  <w:style w:type="character" w:customStyle="1" w:styleId="a">
    <w:name w:val="Основной текст Знак"/>
    <w:basedOn w:val="DefaultParagraphFont"/>
    <w:uiPriority w:val="99"/>
    <w:rsid w:val="000C66DC"/>
    <w:rPr>
      <w:rFonts w:cs="Times New Roman"/>
      <w:b/>
      <w:sz w:val="26"/>
    </w:rPr>
  </w:style>
  <w:style w:type="paragraph" w:styleId="DocumentMap">
    <w:name w:val="Document Map"/>
    <w:basedOn w:val="Normal"/>
    <w:link w:val="DocumentMapChar"/>
    <w:uiPriority w:val="99"/>
    <w:semiHidden/>
    <w:rsid w:val="000C66D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86514"/>
    <w:rPr>
      <w:rFonts w:cs="Times New Roman"/>
      <w:sz w:val="2"/>
    </w:rPr>
  </w:style>
  <w:style w:type="character" w:customStyle="1" w:styleId="a0">
    <w:name w:val="Схема документа Знак"/>
    <w:basedOn w:val="DefaultParagraphFont"/>
    <w:uiPriority w:val="99"/>
    <w:semiHidden/>
    <w:rsid w:val="000C66DC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rsid w:val="000C66D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886514"/>
    <w:rPr>
      <w:rFonts w:cs="Times New Roman"/>
      <w:sz w:val="20"/>
      <w:szCs w:val="20"/>
    </w:rPr>
  </w:style>
  <w:style w:type="character" w:customStyle="1" w:styleId="a1">
    <w:name w:val="Текст концевой сноски Знак"/>
    <w:basedOn w:val="DefaultParagraphFont"/>
    <w:uiPriority w:val="99"/>
    <w:semiHidden/>
    <w:rsid w:val="000C66DC"/>
    <w:rPr>
      <w:rFonts w:cs="Times New Roman"/>
    </w:rPr>
  </w:style>
  <w:style w:type="character" w:styleId="EndnoteReference">
    <w:name w:val="endnote reference"/>
    <w:basedOn w:val="DefaultParagraphFont"/>
    <w:uiPriority w:val="99"/>
    <w:semiHidden/>
    <w:rsid w:val="000C66D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0C66D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86514"/>
    <w:rPr>
      <w:rFonts w:cs="Times New Roman"/>
      <w:sz w:val="20"/>
      <w:szCs w:val="20"/>
    </w:rPr>
  </w:style>
  <w:style w:type="character" w:customStyle="1" w:styleId="a2">
    <w:name w:val="Текст сноски Знак"/>
    <w:basedOn w:val="DefaultParagraphFont"/>
    <w:uiPriority w:val="99"/>
    <w:semiHidden/>
    <w:rsid w:val="000C66DC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0C66DC"/>
    <w:rPr>
      <w:rFonts w:cs="Times New Roman"/>
      <w:vertAlign w:val="superscript"/>
    </w:rPr>
  </w:style>
  <w:style w:type="character" w:customStyle="1" w:styleId="9">
    <w:name w:val="Заголовок 9 Знак"/>
    <w:basedOn w:val="DefaultParagraphFont"/>
    <w:uiPriority w:val="99"/>
    <w:rsid w:val="000C66DC"/>
    <w:rPr>
      <w:rFonts w:ascii="Arial Narrow" w:hAnsi="Arial Narrow" w:cs="Arial"/>
      <w:i/>
    </w:rPr>
  </w:style>
  <w:style w:type="paragraph" w:styleId="BodyText2">
    <w:name w:val="Body Text 2"/>
    <w:basedOn w:val="Normal"/>
    <w:link w:val="BodyText2Char"/>
    <w:uiPriority w:val="99"/>
    <w:semiHidden/>
    <w:rsid w:val="000C66DC"/>
    <w:pPr>
      <w:spacing w:line="288" w:lineRule="auto"/>
      <w:jc w:val="both"/>
    </w:pPr>
    <w:rPr>
      <w:rFonts w:ascii="Arial Narrow" w:hAnsi="Arial Narrow" w:cs="Arial"/>
      <w:color w:val="FF000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86514"/>
    <w:rPr>
      <w:rFonts w:cs="Times New Roman"/>
      <w:sz w:val="24"/>
      <w:szCs w:val="24"/>
    </w:rPr>
  </w:style>
  <w:style w:type="character" w:customStyle="1" w:styleId="2">
    <w:name w:val="Основной текст 2 Знак"/>
    <w:basedOn w:val="DefaultParagraphFont"/>
    <w:uiPriority w:val="99"/>
    <w:semiHidden/>
    <w:rsid w:val="000C66DC"/>
    <w:rPr>
      <w:rFonts w:ascii="Arial Narrow" w:hAnsi="Arial Narrow" w:cs="Arial"/>
      <w:color w:val="FF0000"/>
    </w:rPr>
  </w:style>
  <w:style w:type="character" w:styleId="Strong">
    <w:name w:val="Strong"/>
    <w:basedOn w:val="DefaultParagraphFont"/>
    <w:uiPriority w:val="99"/>
    <w:qFormat/>
    <w:rsid w:val="000C66DC"/>
    <w:rPr>
      <w:rFonts w:cs="Times New Roman"/>
      <w:b/>
      <w:bCs/>
    </w:rPr>
  </w:style>
  <w:style w:type="paragraph" w:styleId="NoSpacing">
    <w:name w:val="No Spacing"/>
    <w:uiPriority w:val="99"/>
    <w:qFormat/>
    <w:rsid w:val="00F03487"/>
    <w:rPr>
      <w:rFonts w:ascii="Calibri" w:hAnsi="Calibri"/>
      <w:lang w:eastAsia="en-US"/>
    </w:rPr>
  </w:style>
  <w:style w:type="paragraph" w:styleId="Header">
    <w:name w:val="header"/>
    <w:basedOn w:val="Normal"/>
    <w:link w:val="HeaderChar"/>
    <w:uiPriority w:val="99"/>
    <w:rsid w:val="00F0348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3487"/>
    <w:rPr>
      <w:rFonts w:cs="Times New Roman"/>
      <w:sz w:val="24"/>
      <w:szCs w:val="24"/>
    </w:rPr>
  </w:style>
  <w:style w:type="paragraph" w:customStyle="1" w:styleId="msonormalcxspmiddle">
    <w:name w:val="msonormalcxspmiddle"/>
    <w:basedOn w:val="Normal"/>
    <w:uiPriority w:val="99"/>
    <w:rsid w:val="00F03487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522B2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85E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533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33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678</TotalTime>
  <Pages>22</Pages>
  <Words>6091</Words>
  <Characters>-32766</Characters>
  <Application>Microsoft Office Outlook</Application>
  <DocSecurity>0</DocSecurity>
  <Lines>0</Lines>
  <Paragraphs>0</Paragraphs>
  <ScaleCrop>false</ScaleCrop>
  <Company>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SYS</dc:creator>
  <cp:keywords/>
  <dc:description/>
  <cp:lastModifiedBy>Учитель</cp:lastModifiedBy>
  <cp:revision>50</cp:revision>
  <cp:lastPrinted>2014-06-02T07:48:00Z</cp:lastPrinted>
  <dcterms:created xsi:type="dcterms:W3CDTF">2013-02-05T17:05:00Z</dcterms:created>
  <dcterms:modified xsi:type="dcterms:W3CDTF">2014-06-02T07:48:00Z</dcterms:modified>
</cp:coreProperties>
</file>